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4690F" w:rsidRPr="00D87712" w:rsidRDefault="000915B0" w:rsidP="006B65AC">
      <w:pPr>
        <w:pStyle w:val="VPUeberschrift1JMF"/>
        <w:spacing w:before="400"/>
      </w:pPr>
      <w:r>
        <w:t>Verlaufsplan</w:t>
      </w:r>
    </w:p>
    <w:tbl>
      <w:tblPr>
        <w:tblStyle w:val="Tabellenraster"/>
        <w:tblW w:w="14025" w:type="dxa"/>
        <w:tblLook w:val="04A0" w:firstRow="1" w:lastRow="0" w:firstColumn="1" w:lastColumn="0" w:noHBand="0" w:noVBand="1"/>
      </w:tblPr>
      <w:tblGrid>
        <w:gridCol w:w="2298"/>
        <w:gridCol w:w="8333"/>
        <w:gridCol w:w="1443"/>
        <w:gridCol w:w="1951"/>
      </w:tblGrid>
      <w:tr w:rsidR="00CA0285" w:rsidRPr="00416C49" w:rsidTr="00C341B9">
        <w:trPr>
          <w:tblHeader/>
        </w:trPr>
        <w:tc>
          <w:tcPr>
            <w:tcW w:w="2215" w:type="dxa"/>
            <w:tcBorders>
              <w:top w:val="nil"/>
              <w:left w:val="nil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  <w:vAlign w:val="center"/>
          </w:tcPr>
          <w:p w:rsidR="00CA0285" w:rsidRPr="00416C49" w:rsidRDefault="00CA0285" w:rsidP="00416C49">
            <w:pPr>
              <w:pStyle w:val="VPFlietextJMF"/>
              <w:rPr>
                <w:lang w:val="en-GB"/>
              </w:rPr>
            </w:pPr>
            <w:r>
              <w:rPr>
                <w:lang w:val="en-GB"/>
              </w:rPr>
              <w:t>Arbeitsphase</w:t>
            </w:r>
          </w:p>
        </w:tc>
        <w:tc>
          <w:tcPr>
            <w:tcW w:w="841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  <w:vAlign w:val="center"/>
          </w:tcPr>
          <w:p w:rsidR="00CA0285" w:rsidRPr="00416C49" w:rsidRDefault="00CA0285" w:rsidP="00416C49">
            <w:pPr>
              <w:pStyle w:val="VPFlietextJMF"/>
            </w:pPr>
            <w:r>
              <w:t>Inhalt</w:t>
            </w:r>
          </w:p>
        </w:tc>
        <w:tc>
          <w:tcPr>
            <w:tcW w:w="144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  <w:vAlign w:val="center"/>
          </w:tcPr>
          <w:p w:rsidR="00CA0285" w:rsidRPr="00416C49" w:rsidRDefault="00CA0285" w:rsidP="00012273">
            <w:pPr>
              <w:pStyle w:val="VPFlietextJMF"/>
              <w:ind w:left="400" w:hanging="400"/>
            </w:pPr>
            <w:r>
              <w:t>Sozialform</w:t>
            </w:r>
          </w:p>
        </w:tc>
        <w:tc>
          <w:tcPr>
            <w:tcW w:w="1953" w:type="dxa"/>
            <w:tcBorders>
              <w:top w:val="nil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 w:themeFill="background1"/>
            <w:vAlign w:val="center"/>
          </w:tcPr>
          <w:p w:rsidR="00CA0285" w:rsidRPr="00416C49" w:rsidRDefault="00CA0285" w:rsidP="00416C49">
            <w:pPr>
              <w:pStyle w:val="VPFlietextJMF"/>
            </w:pPr>
            <w:r>
              <w:t>Medien/Material</w:t>
            </w:r>
          </w:p>
        </w:tc>
      </w:tr>
      <w:tr w:rsidR="00CA0285" w:rsidRPr="00416C49" w:rsidTr="00C341B9">
        <w:tc>
          <w:tcPr>
            <w:tcW w:w="2215" w:type="dxa"/>
            <w:tcBorders>
              <w:top w:val="single" w:sz="2" w:space="0" w:color="auto"/>
              <w:left w:val="nil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p w:rsidR="00CA0285" w:rsidRPr="00416C49" w:rsidRDefault="000915B0" w:rsidP="0097081F">
            <w:pPr>
              <w:pStyle w:val="VPTabelleInhaltJMF"/>
            </w:pPr>
            <w:r w:rsidRPr="000915B0">
              <w:t>Einstieg (5 Min.)</w:t>
            </w:r>
          </w:p>
        </w:tc>
        <w:tc>
          <w:tcPr>
            <w:tcW w:w="8414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shd w:val="clear" w:color="auto" w:fill="FFFFFF" w:themeFill="background1"/>
          </w:tcPr>
          <w:p w:rsidR="000915B0" w:rsidRDefault="000915B0" w:rsidP="000915B0">
            <w:pPr>
              <w:pStyle w:val="VPTabelleInhaltJMF"/>
              <w:tabs>
                <w:tab w:val="left" w:pos="1080"/>
              </w:tabs>
            </w:pPr>
            <w:r>
              <w:t>Zur Aktivierung des Vorwissens wird ein Bild eines Hauszeichens gezeigt.</w:t>
            </w:r>
          </w:p>
          <w:p w:rsidR="00CA0285" w:rsidRPr="00416C49" w:rsidRDefault="000915B0" w:rsidP="000915B0">
            <w:pPr>
              <w:pStyle w:val="VPTabelleInhaltJMF"/>
              <w:tabs>
                <w:tab w:val="left" w:pos="1080"/>
              </w:tabs>
            </w:pPr>
            <w:r>
              <w:t>Die Lehrkraft fragt: Was erkennt ihr? Woran erinnert ihr euch?</w:t>
            </w:r>
            <w:r w:rsidR="006B65AC">
              <w:br/>
            </w:r>
            <w:bookmarkStart w:id="0" w:name="_GoBack"/>
            <w:bookmarkEnd w:id="0"/>
          </w:p>
        </w:tc>
        <w:tc>
          <w:tcPr>
            <w:tcW w:w="1443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p w:rsidR="00CA0285" w:rsidRPr="00FE64C8" w:rsidRDefault="000915B0" w:rsidP="00FE64C8">
            <w:pPr>
              <w:rPr>
                <w:lang w:bidi="he-IL"/>
              </w:rPr>
            </w:pPr>
            <w:r w:rsidRPr="000915B0">
              <w:rPr>
                <w:rFonts w:ascii="Libre Baskerville" w:hAnsi="Libre Baskerville"/>
                <w:sz w:val="18"/>
                <w:lang w:bidi="he-IL"/>
              </w:rPr>
              <w:t>Plenum</w:t>
            </w:r>
          </w:p>
        </w:tc>
        <w:tc>
          <w:tcPr>
            <w:tcW w:w="1953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nil"/>
            </w:tcBorders>
            <w:shd w:val="clear" w:color="auto" w:fill="FFFFFF" w:themeFill="background1"/>
          </w:tcPr>
          <w:p w:rsidR="00CA0285" w:rsidRPr="00416C49" w:rsidRDefault="000915B0" w:rsidP="00FE64C8">
            <w:pPr>
              <w:pStyle w:val="VPTabelleInhaltJMF"/>
              <w:rPr>
                <w:bCs/>
              </w:rPr>
            </w:pPr>
            <w:r w:rsidRPr="000915B0">
              <w:rPr>
                <w:bCs/>
              </w:rPr>
              <w:t>PPP-Folie 24</w:t>
            </w:r>
          </w:p>
        </w:tc>
      </w:tr>
      <w:tr w:rsidR="00CA0285" w:rsidRPr="00416C49" w:rsidTr="00C341B9">
        <w:tc>
          <w:tcPr>
            <w:tcW w:w="2215" w:type="dxa"/>
            <w:tcBorders>
              <w:top w:val="single" w:sz="4" w:space="0" w:color="auto"/>
              <w:left w:val="nil"/>
              <w:bottom w:val="single" w:sz="2" w:space="0" w:color="auto"/>
              <w:right w:val="single" w:sz="18" w:space="0" w:color="auto"/>
            </w:tcBorders>
            <w:shd w:val="clear" w:color="auto" w:fill="FFFFFF" w:themeFill="background1"/>
          </w:tcPr>
          <w:p w:rsidR="000915B0" w:rsidRDefault="000915B0" w:rsidP="000915B0">
            <w:pPr>
              <w:pStyle w:val="VPTabelleInhaltJMF"/>
            </w:pPr>
            <w:r>
              <w:t>Textquellenarbeit</w:t>
            </w:r>
          </w:p>
          <w:p w:rsidR="00CA0285" w:rsidRPr="00416C49" w:rsidRDefault="000915B0" w:rsidP="000915B0">
            <w:pPr>
              <w:pStyle w:val="VPTabelleInhaltJMF"/>
            </w:pPr>
            <w:r>
              <w:t>(25 Min.)</w:t>
            </w:r>
          </w:p>
        </w:tc>
        <w:tc>
          <w:tcPr>
            <w:tcW w:w="8414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p w:rsidR="00CA0285" w:rsidRPr="00416C49" w:rsidRDefault="000915B0" w:rsidP="00FE64C8">
            <w:pPr>
              <w:pStyle w:val="VPTabelleInhaltJMF"/>
            </w:pPr>
            <w:r w:rsidRPr="000915B0">
              <w:t>Die S* erarbeiten selbstständig AB 2. Sie halten Ihre Erkenntnisse schriftlich fest (Stichpunkte).</w:t>
            </w:r>
          </w:p>
        </w:tc>
        <w:tc>
          <w:tcPr>
            <w:tcW w:w="1443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p w:rsidR="00CA0285" w:rsidRPr="00416C49" w:rsidRDefault="000915B0" w:rsidP="00416C49">
            <w:pPr>
              <w:pStyle w:val="VPTabelleInhaltJMF"/>
            </w:pPr>
            <w:r w:rsidRPr="000915B0">
              <w:t>Partnerarbeit oder Einzelarbeit</w:t>
            </w:r>
          </w:p>
        </w:tc>
        <w:tc>
          <w:tcPr>
            <w:tcW w:w="1953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nil"/>
            </w:tcBorders>
            <w:shd w:val="clear" w:color="auto" w:fill="FFFFFF" w:themeFill="background1"/>
          </w:tcPr>
          <w:p w:rsidR="00CA0285" w:rsidRPr="00416C49" w:rsidRDefault="000915B0" w:rsidP="00FE64C8">
            <w:pPr>
              <w:pStyle w:val="VPTabelleInhaltJMF"/>
            </w:pPr>
            <w:r w:rsidRPr="000915B0">
              <w:t>AB 2</w:t>
            </w:r>
          </w:p>
        </w:tc>
      </w:tr>
      <w:tr w:rsidR="00CA0285" w:rsidRPr="00416C49" w:rsidTr="00C341B9">
        <w:tc>
          <w:tcPr>
            <w:tcW w:w="2215" w:type="dxa"/>
            <w:tcBorders>
              <w:top w:val="single" w:sz="2" w:space="0" w:color="auto"/>
              <w:left w:val="nil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p w:rsidR="00C341B9" w:rsidRDefault="00C341B9" w:rsidP="00C341B9">
            <w:pPr>
              <w:pStyle w:val="VPTabelleInhaltJMF"/>
            </w:pPr>
            <w:r>
              <w:t>Ergebnisbesprechung/</w:t>
            </w:r>
          </w:p>
          <w:p w:rsidR="00C341B9" w:rsidRDefault="00C341B9" w:rsidP="00C341B9">
            <w:pPr>
              <w:pStyle w:val="VPTabelleInhaltJMF"/>
            </w:pPr>
            <w:r>
              <w:t>Aktualisierung</w:t>
            </w:r>
          </w:p>
          <w:p w:rsidR="00CA0285" w:rsidRPr="00416C49" w:rsidRDefault="00C341B9" w:rsidP="00C341B9">
            <w:pPr>
              <w:pStyle w:val="VPTabelleInhaltJMF"/>
            </w:pPr>
            <w:r>
              <w:t>(15 Min.)</w:t>
            </w:r>
          </w:p>
        </w:tc>
        <w:tc>
          <w:tcPr>
            <w:tcW w:w="8414" w:type="dxa"/>
            <w:tcBorders>
              <w:left w:val="single" w:sz="18" w:space="0" w:color="auto"/>
              <w:right w:val="single" w:sz="18" w:space="0" w:color="auto"/>
            </w:tcBorders>
            <w:shd w:val="clear" w:color="auto" w:fill="FFFFFF" w:themeFill="background1"/>
          </w:tcPr>
          <w:p w:rsidR="00C341B9" w:rsidRDefault="00C341B9" w:rsidP="00C341B9">
            <w:pPr>
              <w:pStyle w:val="VPTabelleInhaltJMF"/>
            </w:pPr>
            <w:r>
              <w:t>Die Ergebnisse werden im Plenum besprochen. Dabei kann auch auf heutige Verhältnisse reflektiert werden, etwa durch folgende Arbeitsaufträge:</w:t>
            </w:r>
          </w:p>
          <w:p w:rsidR="00C341B9" w:rsidRPr="00C341B9" w:rsidRDefault="00C341B9" w:rsidP="00C341B9">
            <w:pPr>
              <w:pStyle w:val="VPListeJMF"/>
            </w:pPr>
            <w:r>
              <w:t>Recherchiere zur Ersetzung der Hauszeichen durch Hausnummern. Stelle die Notwendigkeiten für diese Entwicklung dar.</w:t>
            </w:r>
          </w:p>
          <w:p w:rsidR="00CA0285" w:rsidRPr="00416C49" w:rsidRDefault="00C341B9" w:rsidP="00C341B9">
            <w:pPr>
              <w:pStyle w:val="VPListeJMF"/>
            </w:pPr>
            <w:r>
              <w:t>Diskutiere die Möglichkeiten, neuen Wohnraum in der Judengasse zu schaffen. Welche Optionen wären auch heute denkbar, welche nicht? Begründe deine Antwort.</w:t>
            </w:r>
          </w:p>
        </w:tc>
        <w:tc>
          <w:tcPr>
            <w:tcW w:w="1443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FFFFFF" w:themeFill="background1"/>
          </w:tcPr>
          <w:p w:rsidR="00CA0285" w:rsidRPr="00416C49" w:rsidRDefault="00C341B9" w:rsidP="00416C49">
            <w:pPr>
              <w:pStyle w:val="VPTabelleInhaltJMF"/>
              <w:rPr>
                <w:bCs/>
              </w:rPr>
            </w:pPr>
            <w:r w:rsidRPr="00C341B9">
              <w:rPr>
                <w:bCs/>
              </w:rPr>
              <w:t>Plenum</w:t>
            </w:r>
          </w:p>
        </w:tc>
        <w:tc>
          <w:tcPr>
            <w:tcW w:w="1953" w:type="dxa"/>
            <w:tcBorders>
              <w:top w:val="single" w:sz="2" w:space="0" w:color="auto"/>
              <w:left w:val="single" w:sz="18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CA0285" w:rsidRPr="00416C49" w:rsidRDefault="00CA0285" w:rsidP="00416C49">
            <w:pPr>
              <w:pStyle w:val="VPTabelleInhaltJMF"/>
            </w:pPr>
          </w:p>
        </w:tc>
      </w:tr>
    </w:tbl>
    <w:p w:rsidR="00227F65" w:rsidRDefault="00C341B9" w:rsidP="006B65AC">
      <w:pPr>
        <w:pStyle w:val="VPUeberschrift1JMF"/>
        <w:spacing w:before="400"/>
      </w:pPr>
      <w:r w:rsidRPr="00C341B9">
        <w:t>Erwartu</w:t>
      </w:r>
      <w:r>
        <w:t>ngshorizont</w:t>
      </w:r>
    </w:p>
    <w:p w:rsidR="00C341B9" w:rsidRDefault="00C341B9" w:rsidP="00C341B9">
      <w:pPr>
        <w:pStyle w:val="VPFlietextJMF"/>
      </w:pPr>
      <w:r>
        <w:t>AB 3</w:t>
      </w:r>
    </w:p>
    <w:p w:rsidR="00C341B9" w:rsidRDefault="00C341B9" w:rsidP="00C341B9">
      <w:pPr>
        <w:pStyle w:val="VPFlietextJMF"/>
      </w:pPr>
      <w:r>
        <w:t>Aufgabe 1:</w:t>
      </w:r>
    </w:p>
    <w:p w:rsidR="00C341B9" w:rsidRDefault="00C341B9" w:rsidP="00C341B9">
      <w:pPr>
        <w:pStyle w:val="VPListeJMF"/>
      </w:pPr>
      <w:r>
        <w:t>Zur Unterscheidung der Häuser</w:t>
      </w:r>
    </w:p>
    <w:p w:rsidR="00C341B9" w:rsidRDefault="00C341B9" w:rsidP="00C341B9">
      <w:pPr>
        <w:pStyle w:val="VPListeJMF"/>
      </w:pPr>
      <w:r>
        <w:t>Zum Auffinden der Bewohner*innen</w:t>
      </w:r>
    </w:p>
    <w:p w:rsidR="00C341B9" w:rsidRDefault="00C341B9" w:rsidP="00C341B9">
      <w:pPr>
        <w:pStyle w:val="VPFlietextJMF"/>
      </w:pPr>
      <w:r>
        <w:t>Aufgabe 2:</w:t>
      </w:r>
    </w:p>
    <w:p w:rsidR="00C341B9" w:rsidRDefault="00C341B9" w:rsidP="00C341B9">
      <w:pPr>
        <w:pStyle w:val="VPListeJMF"/>
      </w:pPr>
      <w:r>
        <w:t>Antrag an die Stadtverwaltung (Rechnei)</w:t>
      </w:r>
    </w:p>
    <w:p w:rsidR="00C341B9" w:rsidRDefault="00C341B9" w:rsidP="00C341B9">
      <w:pPr>
        <w:pStyle w:val="VPListeJMF"/>
      </w:pPr>
      <w:r>
        <w:t>Bei Hausteilung (Entstehung neuer Häuser)</w:t>
      </w:r>
    </w:p>
    <w:p w:rsidR="00C341B9" w:rsidRPr="00C341B9" w:rsidRDefault="00C341B9" w:rsidP="00C341B9">
      <w:pPr>
        <w:pStyle w:val="VPListeJMF"/>
      </w:pPr>
      <w:r>
        <w:t>Das Anbringen eines Schildes war mit einer Zinszahlung (Abgabe auf das Haus) verbunden.</w:t>
      </w:r>
    </w:p>
    <w:sectPr w:rsidR="00C341B9" w:rsidRPr="00C341B9" w:rsidSect="00921309">
      <w:headerReference w:type="default" r:id="rId11"/>
      <w:footerReference w:type="default" r:id="rId12"/>
      <w:headerReference w:type="first" r:id="rId13"/>
      <w:footerReference w:type="first" r:id="rId14"/>
      <w:pgSz w:w="16838" w:h="11906" w:orient="landscape"/>
      <w:pgMar w:top="1417" w:right="1417" w:bottom="1417" w:left="1134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A210A" w:rsidRDefault="00EA210A" w:rsidP="007B3A05">
      <w:pPr>
        <w:spacing w:after="0" w:line="240" w:lineRule="auto"/>
      </w:pPr>
      <w:r>
        <w:separator/>
      </w:r>
    </w:p>
  </w:endnote>
  <w:endnote w:type="continuationSeparator" w:id="0">
    <w:p w:rsidR="00EA210A" w:rsidRDefault="00EA210A" w:rsidP="007B3A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6F72CCE5-C6BA-4284-ADA1-CD20321364CA}"/>
  </w:font>
  <w:font w:name="Libre Baskerville">
    <w:altName w:val="Times New Roman"/>
    <w:panose1 w:val="02000000000000000000"/>
    <w:charset w:val="00"/>
    <w:family w:val="modern"/>
    <w:notTrueType/>
    <w:pitch w:val="variable"/>
    <w:sig w:usb0="A00000BF" w:usb1="5000005B" w:usb2="00000000" w:usb3="00000000" w:csb0="00000093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  <w:embedRegular r:id="rId2" w:fontKey="{CDD5B41E-0B17-4B61-ADB9-B68B2C91318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4725ABC3-FE09-43AD-94B1-B93D03039D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3A05" w:rsidRPr="00012273" w:rsidRDefault="009116D9" w:rsidP="00012273">
    <w:pPr>
      <w:pStyle w:val="VPFusszeileJMF"/>
    </w:pPr>
    <w:r>
      <w:rPr>
        <w:noProof/>
        <w:lang w:eastAsia="de-DE" w:bidi="ar-SA"/>
      </w:rPr>
      <mc:AlternateContent>
        <mc:Choice Requires="wps">
          <w:drawing>
            <wp:anchor distT="0" distB="0" distL="114300" distR="114300" simplePos="0" relativeHeight="251718656" behindDoc="0" locked="0" layoutInCell="1" allowOverlap="1" wp14:anchorId="6BC6722E" wp14:editId="05D100FB">
              <wp:simplePos x="0" y="0"/>
              <wp:positionH relativeFrom="column">
                <wp:posOffset>8993937</wp:posOffset>
              </wp:positionH>
              <wp:positionV relativeFrom="paragraph">
                <wp:posOffset>63525</wp:posOffset>
              </wp:positionV>
              <wp:extent cx="415159" cy="375745"/>
              <wp:effectExtent l="0" t="0" r="4445" b="5715"/>
              <wp:wrapNone/>
              <wp:docPr id="581629442" name="Textfeld 5816294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5159" cy="37574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9116D9" w:rsidRPr="003D5052" w:rsidRDefault="009116D9" w:rsidP="009116D9">
                          <w:pPr>
                            <w:rPr>
                              <w:rFonts w:ascii="Baskerville Old Face" w:hAnsi="Baskerville Old Face"/>
                              <w:sz w:val="22"/>
                              <w:szCs w:val="22"/>
                            </w:rPr>
                          </w:pPr>
                          <w:r w:rsidRPr="003D5052">
                            <w:rPr>
                              <w:rFonts w:ascii="Baskerville Old Face" w:hAnsi="Baskerville Old Face"/>
                              <w:sz w:val="22"/>
                              <w:szCs w:val="22"/>
                            </w:rPr>
                            <w:fldChar w:fldCharType="begin"/>
                          </w:r>
                          <w:r w:rsidRPr="003D5052">
                            <w:rPr>
                              <w:rFonts w:ascii="Baskerville Old Face" w:hAnsi="Baskerville Old Face"/>
                              <w:sz w:val="22"/>
                              <w:szCs w:val="22"/>
                            </w:rPr>
                            <w:instrText>PAGE   \* MERGEFORMAT</w:instrText>
                          </w:r>
                          <w:r w:rsidRPr="003D5052">
                            <w:rPr>
                              <w:rFonts w:ascii="Baskerville Old Face" w:hAnsi="Baskerville Old Face"/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6B65AC">
                            <w:rPr>
                              <w:rFonts w:ascii="Baskerville Old Face" w:hAnsi="Baskerville Old Face"/>
                              <w:noProof/>
                              <w:sz w:val="22"/>
                              <w:szCs w:val="22"/>
                            </w:rPr>
                            <w:t>1</w:t>
                          </w:r>
                          <w:r w:rsidRPr="003D5052">
                            <w:rPr>
                              <w:rFonts w:ascii="Baskerville Old Face" w:hAnsi="Baskerville Old Face"/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C6722E" id="_x0000_t202" coordsize="21600,21600" o:spt="202" path="m,l,21600r21600,l21600,xe">
              <v:stroke joinstyle="miter"/>
              <v:path gradientshapeok="t" o:connecttype="rect"/>
            </v:shapetype>
            <v:shape id="Textfeld 581629442" o:spid="_x0000_s1026" type="#_x0000_t202" style="position:absolute;left:0;text-align:left;margin-left:708.2pt;margin-top:5pt;width:32.7pt;height:29.6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" fillcolor="white [3201]" stroked="f" strokeweight=".5pt">
              <v:textbox>
                <w:txbxContent>
                  <w:p w:rsidR="009116D9" w:rsidRPr="003D5052" w:rsidRDefault="009116D9" w:rsidP="009116D9">
                    <w:pPr>
                      <w:rPr>
                        <w:rFonts w:ascii="Baskerville Old Face" w:hAnsi="Baskerville Old Face"/>
                        <w:sz w:val="22"/>
                        <w:szCs w:val="22"/>
                      </w:rPr>
                    </w:pPr>
                    <w:r w:rsidRPr="003D5052">
                      <w:rPr>
                        <w:rFonts w:ascii="Baskerville Old Face" w:hAnsi="Baskerville Old Face"/>
                        <w:sz w:val="22"/>
                        <w:szCs w:val="22"/>
                      </w:rPr>
                      <w:fldChar w:fldCharType="begin"/>
                    </w:r>
                    <w:r w:rsidRPr="003D5052">
                      <w:rPr>
                        <w:rFonts w:ascii="Baskerville Old Face" w:hAnsi="Baskerville Old Face"/>
                        <w:sz w:val="22"/>
                        <w:szCs w:val="22"/>
                      </w:rPr>
                      <w:instrText>PAGE   \* MERGEFORMAT</w:instrText>
                    </w:r>
                    <w:r w:rsidRPr="003D5052">
                      <w:rPr>
                        <w:rFonts w:ascii="Baskerville Old Face" w:hAnsi="Baskerville Old Face"/>
                        <w:sz w:val="22"/>
                        <w:szCs w:val="22"/>
                      </w:rPr>
                      <w:fldChar w:fldCharType="separate"/>
                    </w:r>
                    <w:r w:rsidR="006B65AC">
                      <w:rPr>
                        <w:rFonts w:ascii="Baskerville Old Face" w:hAnsi="Baskerville Old Face"/>
                        <w:noProof/>
                        <w:sz w:val="22"/>
                        <w:szCs w:val="22"/>
                      </w:rPr>
                      <w:t>1</w:t>
                    </w:r>
                    <w:r w:rsidRPr="003D5052">
                      <w:rPr>
                        <w:rFonts w:ascii="Baskerville Old Face" w:hAnsi="Baskerville Old Face"/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1F28B6">
      <w:rPr>
        <w:noProof/>
        <w:lang w:eastAsia="de-DE" w:bidi="ar-SA"/>
      </w:rPr>
      <mc:AlternateContent>
        <mc:Choice Requires="wps">
          <w:drawing>
            <wp:anchor distT="0" distB="0" distL="114300" distR="114300" simplePos="0" relativeHeight="251717632" behindDoc="0" locked="1" layoutInCell="1" allowOverlap="1" wp14:anchorId="12808CAD" wp14:editId="4EA43B31">
              <wp:simplePos x="0" y="0"/>
              <wp:positionH relativeFrom="margin">
                <wp:posOffset>-320040</wp:posOffset>
              </wp:positionH>
              <wp:positionV relativeFrom="bottomMargin">
                <wp:posOffset>29210</wp:posOffset>
              </wp:positionV>
              <wp:extent cx="6371590" cy="0"/>
              <wp:effectExtent l="0" t="0" r="29210" b="19050"/>
              <wp:wrapNone/>
              <wp:docPr id="581629443" name="Gerader Verbinde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37159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8C17B19" id="Gerader Verbinder 2" o:spid="_x0000_s1026" style="position:absolute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bottom-margin-area;mso-width-percent:0;mso-height-percent:0;mso-width-relative:margin;mso-height-relative:margin" from="-25.2pt,2.3pt" to="476.5pt,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" strokecolor="windowText" strokeweight=".5pt">
              <v:stroke joinstyle="miter"/>
              <w10:wrap anchorx="margin" anchory="margin"/>
              <w10:anchorlock/>
            </v:line>
          </w:pict>
        </mc:Fallback>
      </mc:AlternateContent>
    </w:r>
    <w:r w:rsidRPr="001F28B6">
      <w:rPr>
        <w:noProof/>
        <w:lang w:eastAsia="de-DE" w:bidi="ar-SA"/>
      </w:rPr>
      <w:drawing>
        <wp:anchor distT="0" distB="0" distL="114300" distR="114300" simplePos="0" relativeHeight="251716608" behindDoc="0" locked="1" layoutInCell="1" allowOverlap="1" wp14:anchorId="1484C0D7" wp14:editId="43E6A31D">
          <wp:simplePos x="0" y="0"/>
          <wp:positionH relativeFrom="margin">
            <wp:posOffset>37465</wp:posOffset>
          </wp:positionH>
          <wp:positionV relativeFrom="bottomMargin">
            <wp:posOffset>195580</wp:posOffset>
          </wp:positionV>
          <wp:extent cx="852805" cy="298450"/>
          <wp:effectExtent l="0" t="0" r="4445" b="6350"/>
          <wp:wrapSquare wrapText="bothSides"/>
          <wp:docPr id="581629444" name="Grafik 5" descr="Ein Bild, das Symbol, Kreis, Screenshot, Grafiken enthält.&#10;&#10;Automatisch generierte Beschreibung">
            <a:extLst xmlns:a="http://schemas.openxmlformats.org/drawingml/2006/main">
              <a:ext uri="{FF2B5EF4-FFF2-40B4-BE49-F238E27FC236}">
                <a16:creationId xmlns:a16="http://schemas.microsoft.com/office/drawing/2014/main" id="{1E023FDD-C498-4776-A3A5-7177B5A49B7E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72579193" name="Grafik 5" descr="Ein Bild, das Symbol, Kreis, Screenshot, Grafiken enthält.&#10;&#10;Automatisch generierte Beschreibung">
                    <a:extLst>
                      <a:ext uri="{FF2B5EF4-FFF2-40B4-BE49-F238E27FC236}">
                        <a16:creationId xmlns:a16="http://schemas.microsoft.com/office/drawing/2014/main" id="{1E023FDD-C498-4776-A3A5-7177B5A49B7E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52805" cy="2984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F28B6">
      <w:t xml:space="preserve">Dieser Text steht, </w:t>
    </w:r>
    <w:r w:rsidR="00012273" w:rsidRPr="00012273">
      <w:t xml:space="preserve">wo nicht anders angegeben, unter der </w:t>
    </w:r>
    <w:r w:rsidR="00012273" w:rsidRPr="00B3406E">
      <w:rPr>
        <w:u w:val="single"/>
      </w:rPr>
      <w:t>CC BY-SA 4.0-Lizenz</w:t>
    </w:r>
    <w:r w:rsidR="00012273" w:rsidRPr="00012273">
      <w:t xml:space="preserve">. </w:t>
    </w:r>
    <w:r w:rsidR="00B3406E" w:rsidRPr="00B3406E">
      <w:t xml:space="preserve">Der Name des Urhebers soll bei einer Weiterverwendung wie folgt genannt werden: Alexander Schlepper, </w:t>
    </w:r>
    <w:r w:rsidR="00B3406E" w:rsidRPr="00B3406E">
      <w:rPr>
        <w:u w:val="single"/>
      </w:rPr>
      <w:t>Jüdisches Museum Frankfurt</w:t>
    </w:r>
    <w:r w:rsidR="00B3406E" w:rsidRPr="00B3406E"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16D9" w:rsidRPr="0011606E" w:rsidRDefault="009116D9" w:rsidP="009116D9">
    <w:pPr>
      <w:kinsoku w:val="0"/>
      <w:overflowPunct w:val="0"/>
      <w:jc w:val="both"/>
      <w:textAlignment w:val="baseline"/>
      <w:rPr>
        <w:rFonts w:asciiTheme="majorHAnsi" w:eastAsia="Calibri" w:hAnsiTheme="majorHAnsi"/>
        <w:color w:val="000000" w:themeColor="text1"/>
        <w:kern w:val="24"/>
        <w:sz w:val="18"/>
        <w:szCs w:val="18"/>
      </w:rPr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712512" behindDoc="0" locked="0" layoutInCell="1" allowOverlap="1" wp14:anchorId="45146534" wp14:editId="0B54B90C">
              <wp:simplePos x="0" y="0"/>
              <wp:positionH relativeFrom="column">
                <wp:posOffset>6184900</wp:posOffset>
              </wp:positionH>
              <wp:positionV relativeFrom="paragraph">
                <wp:posOffset>231775</wp:posOffset>
              </wp:positionV>
              <wp:extent cx="415159" cy="375745"/>
              <wp:effectExtent l="0" t="0" r="4445" b="5715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5159" cy="37574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9116D9" w:rsidRPr="003D5052" w:rsidRDefault="009116D9" w:rsidP="009116D9">
                          <w:pPr>
                            <w:rPr>
                              <w:rFonts w:ascii="Baskerville Old Face" w:hAnsi="Baskerville Old Face"/>
                              <w:sz w:val="22"/>
                              <w:szCs w:val="22"/>
                            </w:rPr>
                          </w:pPr>
                          <w:r w:rsidRPr="003D5052">
                            <w:rPr>
                              <w:rFonts w:ascii="Baskerville Old Face" w:hAnsi="Baskerville Old Face"/>
                              <w:sz w:val="22"/>
                              <w:szCs w:val="22"/>
                            </w:rPr>
                            <w:fldChar w:fldCharType="begin"/>
                          </w:r>
                          <w:r w:rsidRPr="003D5052">
                            <w:rPr>
                              <w:rFonts w:ascii="Baskerville Old Face" w:hAnsi="Baskerville Old Face"/>
                              <w:sz w:val="22"/>
                              <w:szCs w:val="22"/>
                            </w:rPr>
                            <w:instrText>PAGE   \* MERGEFORMAT</w:instrText>
                          </w:r>
                          <w:r w:rsidRPr="003D5052">
                            <w:rPr>
                              <w:rFonts w:ascii="Baskerville Old Face" w:hAnsi="Baskerville Old Face"/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F30ED2">
                            <w:rPr>
                              <w:rFonts w:ascii="Baskerville Old Face" w:hAnsi="Baskerville Old Face"/>
                              <w:noProof/>
                              <w:sz w:val="22"/>
                              <w:szCs w:val="22"/>
                            </w:rPr>
                            <w:t>1</w:t>
                          </w:r>
                          <w:r w:rsidRPr="003D5052">
                            <w:rPr>
                              <w:rFonts w:ascii="Baskerville Old Face" w:hAnsi="Baskerville Old Face"/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146534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27" type="#_x0000_t202" style="position:absolute;left:0;text-align:left;margin-left:487pt;margin-top:18.25pt;width:32.7pt;height:29.6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" fillcolor="white [3201]" stroked="f" strokeweight=".5pt">
              <v:textbox>
                <w:txbxContent>
                  <w:p w:rsidR="009116D9" w:rsidRPr="003D5052" w:rsidRDefault="009116D9" w:rsidP="009116D9">
                    <w:pPr>
                      <w:rPr>
                        <w:rFonts w:ascii="Baskerville Old Face" w:hAnsi="Baskerville Old Face"/>
                        <w:sz w:val="22"/>
                        <w:szCs w:val="22"/>
                      </w:rPr>
                    </w:pPr>
                    <w:r w:rsidRPr="003D5052">
                      <w:rPr>
                        <w:rFonts w:ascii="Baskerville Old Face" w:hAnsi="Baskerville Old Face"/>
                        <w:sz w:val="22"/>
                        <w:szCs w:val="22"/>
                      </w:rPr>
                      <w:fldChar w:fldCharType="begin"/>
                    </w:r>
                    <w:r w:rsidRPr="003D5052">
                      <w:rPr>
                        <w:rFonts w:ascii="Baskerville Old Face" w:hAnsi="Baskerville Old Face"/>
                        <w:sz w:val="22"/>
                        <w:szCs w:val="22"/>
                      </w:rPr>
                      <w:instrText>PAGE   \* MERGEFORMAT</w:instrText>
                    </w:r>
                    <w:r w:rsidRPr="003D5052">
                      <w:rPr>
                        <w:rFonts w:ascii="Baskerville Old Face" w:hAnsi="Baskerville Old Face"/>
                        <w:sz w:val="22"/>
                        <w:szCs w:val="22"/>
                      </w:rPr>
                      <w:fldChar w:fldCharType="separate"/>
                    </w:r>
                    <w:r w:rsidR="00F30ED2">
                      <w:rPr>
                        <w:rFonts w:ascii="Baskerville Old Face" w:hAnsi="Baskerville Old Face"/>
                        <w:noProof/>
                        <w:sz w:val="22"/>
                        <w:szCs w:val="22"/>
                      </w:rPr>
                      <w:t>1</w:t>
                    </w:r>
                    <w:r w:rsidRPr="003D5052">
                      <w:rPr>
                        <w:rFonts w:ascii="Baskerville Old Face" w:hAnsi="Baskerville Old Face"/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:rsidR="009116D9" w:rsidRPr="001F28B6" w:rsidRDefault="009116D9" w:rsidP="009116D9">
    <w:pPr>
      <w:pStyle w:val="ABFusszeileJMF"/>
    </w:pPr>
    <w:r w:rsidRPr="001F28B6">
      <w:rPr>
        <w:lang w:eastAsia="de-DE"/>
      </w:rPr>
      <mc:AlternateContent>
        <mc:Choice Requires="wps">
          <w:drawing>
            <wp:anchor distT="0" distB="0" distL="114300" distR="114300" simplePos="0" relativeHeight="251710464" behindDoc="0" locked="1" layoutInCell="1" allowOverlap="1" wp14:anchorId="425510D1" wp14:editId="64B4C2BF">
              <wp:simplePos x="0" y="0"/>
              <wp:positionH relativeFrom="margin">
                <wp:posOffset>-315595</wp:posOffset>
              </wp:positionH>
              <wp:positionV relativeFrom="page">
                <wp:posOffset>9941560</wp:posOffset>
              </wp:positionV>
              <wp:extent cx="6371590" cy="0"/>
              <wp:effectExtent l="0" t="0" r="29210" b="19050"/>
              <wp:wrapNone/>
              <wp:docPr id="15" name="Gerader Verbinde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37159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E98C9C8" id="Gerader Verbinder 2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24.85pt,782.8pt" to="476.85pt,78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" strokecolor="windowText" strokeweight=".5pt">
              <v:stroke joinstyle="miter"/>
              <w10:wrap anchorx="margin" anchory="page"/>
              <w10:anchorlock/>
            </v:line>
          </w:pict>
        </mc:Fallback>
      </mc:AlternateContent>
    </w:r>
    <w:r w:rsidRPr="001F28B6">
      <w:rPr>
        <w:lang w:eastAsia="de-DE"/>
      </w:rPr>
      <w:drawing>
        <wp:anchor distT="0" distB="0" distL="114300" distR="114300" simplePos="0" relativeHeight="251709440" behindDoc="0" locked="1" layoutInCell="1" allowOverlap="1" wp14:anchorId="5B314B5E" wp14:editId="4E759B90">
          <wp:simplePos x="0" y="0"/>
          <wp:positionH relativeFrom="margin">
            <wp:posOffset>37465</wp:posOffset>
          </wp:positionH>
          <wp:positionV relativeFrom="bottomMargin">
            <wp:posOffset>195580</wp:posOffset>
          </wp:positionV>
          <wp:extent cx="852805" cy="298450"/>
          <wp:effectExtent l="0" t="0" r="4445" b="6350"/>
          <wp:wrapSquare wrapText="bothSides"/>
          <wp:docPr id="21" name="Grafik 5" descr="Ein Bild, das Symbol, Kreis, Screenshot, Grafiken enthält.&#10;&#10;Automatisch generierte Beschreibung">
            <a:extLst xmlns:a="http://schemas.openxmlformats.org/drawingml/2006/main">
              <a:ext uri="{FF2B5EF4-FFF2-40B4-BE49-F238E27FC236}">
                <a16:creationId xmlns:a16="http://schemas.microsoft.com/office/drawing/2014/main" id="{1E023FDD-C498-4776-A3A5-7177B5A49B7E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72579193" name="Grafik 5" descr="Ein Bild, das Symbol, Kreis, Screenshot, Grafiken enthält.&#10;&#10;Automatisch generierte Beschreibung">
                    <a:extLst>
                      <a:ext uri="{FF2B5EF4-FFF2-40B4-BE49-F238E27FC236}">
                        <a16:creationId xmlns:a16="http://schemas.microsoft.com/office/drawing/2014/main" id="{1E023FDD-C498-4776-A3A5-7177B5A49B7E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52805" cy="2984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F28B6">
      <w:t xml:space="preserve">Dieser Text steht, wo nicht anders angegeben, unter der </w:t>
    </w:r>
    <w:hyperlink r:id="rId2" w:history="1">
      <w:r w:rsidRPr="001F28B6">
        <w:t>CC BY-SA 4.0-Lizenz</w:t>
      </w:r>
    </w:hyperlink>
    <w:r w:rsidRPr="001F28B6">
      <w:t xml:space="preserve">. Der Name des Urhebers soll bei einer Weiterverwendung wie folgt genannt werden: Henning Gutfleisch, </w:t>
    </w:r>
    <w:hyperlink r:id="rId3" w:history="1">
      <w:r w:rsidRPr="001F28B6">
        <w:t>Jüdisches Museum Frankfurt</w:t>
      </w:r>
    </w:hyperlink>
    <w:r w:rsidRPr="001F28B6">
      <w:t xml:space="preserve">. </w:t>
    </w:r>
  </w:p>
  <w:p w:rsidR="007B3A05" w:rsidRPr="009A0724" w:rsidRDefault="007B3A05" w:rsidP="009A0724">
    <w:pPr>
      <w:pStyle w:val="ABFusszeileJM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A210A" w:rsidRDefault="00EA210A" w:rsidP="007B3A05">
      <w:pPr>
        <w:spacing w:after="0" w:line="240" w:lineRule="auto"/>
      </w:pPr>
      <w:r>
        <w:separator/>
      </w:r>
    </w:p>
  </w:footnote>
  <w:footnote w:type="continuationSeparator" w:id="0">
    <w:p w:rsidR="00EA210A" w:rsidRDefault="00EA210A" w:rsidP="007B3A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A210A" w:rsidRPr="00EA210A" w:rsidRDefault="00EA210A" w:rsidP="00EA210A">
    <w:pPr>
      <w:pStyle w:val="VPKopfzeileJMF"/>
      <w:rPr>
        <w:sz w:val="22"/>
      </w:rPr>
    </w:pPr>
    <w:r>
      <w:t>Hauszeichen in der Judengasse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 w:rsidRPr="00EA210A">
      <w:rPr>
        <w:sz w:val="22"/>
      </w:rPr>
      <w:t xml:space="preserve">B </w:t>
    </w:r>
    <w:r w:rsidR="000915B0">
      <w:rPr>
        <w:sz w:val="22"/>
      </w:rPr>
      <w:t>3</w:t>
    </w:r>
  </w:p>
  <w:p w:rsidR="00BC1BB8" w:rsidRPr="009116D9" w:rsidRDefault="00DE6DBE" w:rsidP="00EA210A">
    <w:pPr>
      <w:pStyle w:val="VPKopfzeileJMF"/>
    </w:pPr>
    <w:r>
      <w:t xml:space="preserve">Baustein 3: </w:t>
    </w:r>
    <w:r w:rsidR="000915B0" w:rsidRPr="000915B0">
      <w:t>Das Judenbaubuch: Auszüge aus einem Protokollbuch des städtischen Rechenamtes</w:t>
    </w:r>
    <w:r w:rsidR="009116D9" w:rsidRPr="00A75B51">
      <w:rPr>
        <w:noProof/>
        <w:sz w:val="22"/>
        <w:szCs w:val="24"/>
        <w:lang w:eastAsia="de-DE" w:bidi="ar-SA"/>
      </w:rPr>
      <mc:AlternateContent>
        <mc:Choice Requires="wps">
          <w:drawing>
            <wp:anchor distT="0" distB="0" distL="114300" distR="114300" simplePos="0" relativeHeight="251714560" behindDoc="0" locked="0" layoutInCell="1" allowOverlap="1" wp14:anchorId="43F829F1" wp14:editId="226DE861">
              <wp:simplePos x="0" y="0"/>
              <wp:positionH relativeFrom="margin">
                <wp:posOffset>-432435</wp:posOffset>
              </wp:positionH>
              <wp:positionV relativeFrom="paragraph">
                <wp:posOffset>280598</wp:posOffset>
              </wp:positionV>
              <wp:extent cx="6624955" cy="0"/>
              <wp:effectExtent l="0" t="0" r="0" b="0"/>
              <wp:wrapNone/>
              <wp:docPr id="581629440" name="Gerader Verbinde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24955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698DEFC" id="Gerader Verbinder 2" o:spid="_x0000_s1026" style="position:absolute;z-index:2517145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34.05pt,22.1pt" to="487.6pt,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" strokecolor="black [3213]" strokeweight=".5pt">
              <v:stroke joinstyle="miter"/>
              <w10:wrap anchorx="margin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48F7" w:rsidRPr="00A75B51" w:rsidRDefault="00AA48F7" w:rsidP="00C71161">
    <w:pPr>
      <w:pStyle w:val="HeaderSeite1JMF"/>
      <w:spacing w:after="0" w:line="240" w:lineRule="auto"/>
      <w:rPr>
        <w:rFonts w:ascii="Libre Baskerville" w:hAnsi="Libre Baskerville"/>
        <w:b/>
        <w:bCs/>
        <w:sz w:val="18"/>
        <w:szCs w:val="22"/>
      </w:rPr>
    </w:pPr>
    <w:r w:rsidRPr="00A75B51">
      <w:rPr>
        <w:rFonts w:ascii="Libre Baskerville" w:hAnsi="Libre Baskerville"/>
        <w:b/>
        <w:bCs/>
        <w:sz w:val="18"/>
        <w:szCs w:val="22"/>
      </w:rPr>
      <w:t xml:space="preserve">Offenbacher jüdische Geschichte im 20. Jahrhundert </w:t>
    </w:r>
  </w:p>
  <w:p w:rsidR="007E49AC" w:rsidRPr="00D87712" w:rsidRDefault="00547CAA" w:rsidP="00D87712">
    <w:pPr>
      <w:pStyle w:val="HeaderSeite1JMF"/>
      <w:spacing w:after="0" w:line="360" w:lineRule="auto"/>
      <w:rPr>
        <w:rFonts w:ascii="Libre Baskerville" w:hAnsi="Libre Baskerville"/>
        <w:sz w:val="18"/>
        <w:szCs w:val="22"/>
      </w:rPr>
    </w:pPr>
    <w:r w:rsidRPr="00A75B51">
      <w:rPr>
        <w:rFonts w:ascii="Libre Baskerville" w:hAnsi="Libre Baskerville"/>
        <w:b/>
        <w:noProof/>
        <w:sz w:val="22"/>
        <w:szCs w:val="24"/>
        <w:lang w:eastAsia="de-DE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35B915CC" wp14:editId="6020BDAD">
              <wp:simplePos x="0" y="0"/>
              <wp:positionH relativeFrom="margin">
                <wp:posOffset>-432435</wp:posOffset>
              </wp:positionH>
              <wp:positionV relativeFrom="paragraph">
                <wp:posOffset>280598</wp:posOffset>
              </wp:positionV>
              <wp:extent cx="6624955" cy="0"/>
              <wp:effectExtent l="0" t="0" r="0" b="0"/>
              <wp:wrapNone/>
              <wp:docPr id="2111510727" name="Gerader Verbinde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24955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59855C9" id="Gerader Verbinder 2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34.05pt,22.1pt" to="487.6pt,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" strokecolor="black [3213]" strokeweight=".5pt">
              <v:stroke joinstyle="miter"/>
              <w10:wrap anchorx="margin"/>
            </v:line>
          </w:pict>
        </mc:Fallback>
      </mc:AlternateContent>
    </w:r>
    <w:r w:rsidR="00AA48F7" w:rsidRPr="00A75B51">
      <w:rPr>
        <w:rFonts w:ascii="Libre Baskerville" w:hAnsi="Libre Baskerville"/>
        <w:sz w:val="18"/>
        <w:szCs w:val="22"/>
      </w:rPr>
      <w:t>Baustein 1: Deutsche Jüdinnen*Juden und der Erste Weltkrieg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C0485"/>
    <w:multiLevelType w:val="hybridMultilevel"/>
    <w:tmpl w:val="8C66B164"/>
    <w:lvl w:ilvl="0" w:tplc="A622DD68">
      <w:start w:val="15"/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A0A60B4"/>
    <w:multiLevelType w:val="hybridMultilevel"/>
    <w:tmpl w:val="6460241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4D6349"/>
    <w:multiLevelType w:val="hybridMultilevel"/>
    <w:tmpl w:val="B1BAB7B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A53E02"/>
    <w:multiLevelType w:val="hybridMultilevel"/>
    <w:tmpl w:val="3CB0A9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223896"/>
    <w:multiLevelType w:val="hybridMultilevel"/>
    <w:tmpl w:val="2F5EB4E4"/>
    <w:lvl w:ilvl="0" w:tplc="A622DD68">
      <w:start w:val="15"/>
      <w:numFmt w:val="bullet"/>
      <w:lvlText w:val="-"/>
      <w:lvlJc w:val="left"/>
      <w:pPr>
        <w:ind w:left="1088" w:hanging="360"/>
      </w:pPr>
      <w:rPr>
        <w:rFonts w:ascii="Times New Roman" w:eastAsiaTheme="minorHAns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80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8" w:hanging="360"/>
      </w:pPr>
      <w:rPr>
        <w:rFonts w:ascii="Wingdings" w:hAnsi="Wingdings" w:hint="default"/>
      </w:rPr>
    </w:lvl>
  </w:abstractNum>
  <w:abstractNum w:abstractNumId="5" w15:restartNumberingAfterBreak="0">
    <w:nsid w:val="2B2268EB"/>
    <w:multiLevelType w:val="hybridMultilevel"/>
    <w:tmpl w:val="BDD08BF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2776F4"/>
    <w:multiLevelType w:val="hybridMultilevel"/>
    <w:tmpl w:val="85021E8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9E6889"/>
    <w:multiLevelType w:val="hybridMultilevel"/>
    <w:tmpl w:val="22B6065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F75AA5"/>
    <w:multiLevelType w:val="hybridMultilevel"/>
    <w:tmpl w:val="4E209E58"/>
    <w:lvl w:ilvl="0" w:tplc="A622DD68">
      <w:start w:val="1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956D37"/>
    <w:multiLevelType w:val="hybridMultilevel"/>
    <w:tmpl w:val="3522CD58"/>
    <w:lvl w:ilvl="0" w:tplc="2C262D7C">
      <w:start w:val="5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4C6358"/>
    <w:multiLevelType w:val="hybridMultilevel"/>
    <w:tmpl w:val="192287B2"/>
    <w:lvl w:ilvl="0" w:tplc="E68E5A1A">
      <w:start w:val="1"/>
      <w:numFmt w:val="bullet"/>
      <w:pStyle w:val="VPListeJMF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C367CF"/>
    <w:multiLevelType w:val="hybridMultilevel"/>
    <w:tmpl w:val="BAEC91D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9C0466"/>
    <w:multiLevelType w:val="hybridMultilevel"/>
    <w:tmpl w:val="7B306792"/>
    <w:lvl w:ilvl="0" w:tplc="D520E6DE">
      <w:start w:val="1"/>
      <w:numFmt w:val="decimal"/>
      <w:pStyle w:val="VPAufzaehlungJMF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A4576B"/>
    <w:multiLevelType w:val="hybridMultilevel"/>
    <w:tmpl w:val="5C72E9B8"/>
    <w:lvl w:ilvl="0" w:tplc="E68E5A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E49E1A40">
      <w:start w:val="1"/>
      <w:numFmt w:val="decimal"/>
      <w:lvlText w:val="%3."/>
      <w:lvlJc w:val="left"/>
      <w:pPr>
        <w:ind w:left="2340" w:hanging="360"/>
      </w:pPr>
      <w:rPr>
        <w:rFonts w:hint="default"/>
        <w:b w:val="0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7B63AB"/>
    <w:multiLevelType w:val="hybridMultilevel"/>
    <w:tmpl w:val="CF9AC51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691C22"/>
    <w:multiLevelType w:val="hybridMultilevel"/>
    <w:tmpl w:val="D40A2A4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6046C7"/>
    <w:multiLevelType w:val="hybridMultilevel"/>
    <w:tmpl w:val="0D12D74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E0B4769"/>
    <w:multiLevelType w:val="hybridMultilevel"/>
    <w:tmpl w:val="54A83A24"/>
    <w:lvl w:ilvl="0" w:tplc="04580C0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1"/>
  </w:num>
  <w:num w:numId="2">
    <w:abstractNumId w:val="14"/>
  </w:num>
  <w:num w:numId="3">
    <w:abstractNumId w:val="5"/>
  </w:num>
  <w:num w:numId="4">
    <w:abstractNumId w:val="10"/>
  </w:num>
  <w:num w:numId="5">
    <w:abstractNumId w:val="6"/>
  </w:num>
  <w:num w:numId="6">
    <w:abstractNumId w:val="3"/>
  </w:num>
  <w:num w:numId="7">
    <w:abstractNumId w:val="1"/>
  </w:num>
  <w:num w:numId="8">
    <w:abstractNumId w:val="0"/>
  </w:num>
  <w:num w:numId="9">
    <w:abstractNumId w:val="17"/>
  </w:num>
  <w:num w:numId="10">
    <w:abstractNumId w:val="7"/>
  </w:num>
  <w:num w:numId="11">
    <w:abstractNumId w:val="4"/>
  </w:num>
  <w:num w:numId="12">
    <w:abstractNumId w:val="8"/>
  </w:num>
  <w:num w:numId="13">
    <w:abstractNumId w:val="9"/>
  </w:num>
  <w:num w:numId="14">
    <w:abstractNumId w:val="2"/>
  </w:num>
  <w:num w:numId="15">
    <w:abstractNumId w:val="12"/>
  </w:num>
  <w:num w:numId="16">
    <w:abstractNumId w:val="16"/>
  </w:num>
  <w:num w:numId="17">
    <w:abstractNumId w:val="13"/>
  </w:num>
  <w:num w:numId="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210A"/>
    <w:rsid w:val="000007F0"/>
    <w:rsid w:val="000042A6"/>
    <w:rsid w:val="00012273"/>
    <w:rsid w:val="00053B57"/>
    <w:rsid w:val="00065B48"/>
    <w:rsid w:val="000915B0"/>
    <w:rsid w:val="00092D33"/>
    <w:rsid w:val="000A16E2"/>
    <w:rsid w:val="000F51C1"/>
    <w:rsid w:val="000F5ADE"/>
    <w:rsid w:val="00153E98"/>
    <w:rsid w:val="00171F23"/>
    <w:rsid w:val="00177AE3"/>
    <w:rsid w:val="001A21E2"/>
    <w:rsid w:val="001E298C"/>
    <w:rsid w:val="001E44E5"/>
    <w:rsid w:val="001F3FB8"/>
    <w:rsid w:val="001F43D3"/>
    <w:rsid w:val="00227F65"/>
    <w:rsid w:val="002363A2"/>
    <w:rsid w:val="00243BD2"/>
    <w:rsid w:val="00254043"/>
    <w:rsid w:val="00282659"/>
    <w:rsid w:val="00314002"/>
    <w:rsid w:val="00324A5B"/>
    <w:rsid w:val="00335954"/>
    <w:rsid w:val="00345B2C"/>
    <w:rsid w:val="003A2681"/>
    <w:rsid w:val="003C0A3E"/>
    <w:rsid w:val="003D1BB0"/>
    <w:rsid w:val="00416C49"/>
    <w:rsid w:val="00456AC5"/>
    <w:rsid w:val="004A7081"/>
    <w:rsid w:val="004B023F"/>
    <w:rsid w:val="004B5554"/>
    <w:rsid w:val="004C5372"/>
    <w:rsid w:val="004E2DE7"/>
    <w:rsid w:val="004E75A5"/>
    <w:rsid w:val="00510C96"/>
    <w:rsid w:val="005136D6"/>
    <w:rsid w:val="00514421"/>
    <w:rsid w:val="00523766"/>
    <w:rsid w:val="0052497E"/>
    <w:rsid w:val="00545603"/>
    <w:rsid w:val="00547CAA"/>
    <w:rsid w:val="0057114D"/>
    <w:rsid w:val="0057744A"/>
    <w:rsid w:val="005926B5"/>
    <w:rsid w:val="00597981"/>
    <w:rsid w:val="005B17F0"/>
    <w:rsid w:val="005C5587"/>
    <w:rsid w:val="005F03AF"/>
    <w:rsid w:val="005F2667"/>
    <w:rsid w:val="005F6BAE"/>
    <w:rsid w:val="006231C4"/>
    <w:rsid w:val="00625F13"/>
    <w:rsid w:val="00630BD0"/>
    <w:rsid w:val="006628E0"/>
    <w:rsid w:val="00685B4D"/>
    <w:rsid w:val="00695AF8"/>
    <w:rsid w:val="006B65AC"/>
    <w:rsid w:val="006C4EBA"/>
    <w:rsid w:val="006C5347"/>
    <w:rsid w:val="006F18CA"/>
    <w:rsid w:val="00705ADD"/>
    <w:rsid w:val="00714431"/>
    <w:rsid w:val="00715E04"/>
    <w:rsid w:val="0073211B"/>
    <w:rsid w:val="00780001"/>
    <w:rsid w:val="007B3A05"/>
    <w:rsid w:val="007B5006"/>
    <w:rsid w:val="007B7F2E"/>
    <w:rsid w:val="007E49AC"/>
    <w:rsid w:val="007F125F"/>
    <w:rsid w:val="0083726F"/>
    <w:rsid w:val="008500C5"/>
    <w:rsid w:val="00865E40"/>
    <w:rsid w:val="0087029E"/>
    <w:rsid w:val="00871D94"/>
    <w:rsid w:val="00875208"/>
    <w:rsid w:val="0089208F"/>
    <w:rsid w:val="008A0F7F"/>
    <w:rsid w:val="008A1DA7"/>
    <w:rsid w:val="008A6571"/>
    <w:rsid w:val="008C4C31"/>
    <w:rsid w:val="008D0CAE"/>
    <w:rsid w:val="008E6AF0"/>
    <w:rsid w:val="008F337E"/>
    <w:rsid w:val="009116D9"/>
    <w:rsid w:val="00921309"/>
    <w:rsid w:val="0094690F"/>
    <w:rsid w:val="0097081F"/>
    <w:rsid w:val="00983A7B"/>
    <w:rsid w:val="00987058"/>
    <w:rsid w:val="009A0724"/>
    <w:rsid w:val="009A49BD"/>
    <w:rsid w:val="009A7E82"/>
    <w:rsid w:val="00A02004"/>
    <w:rsid w:val="00A51085"/>
    <w:rsid w:val="00A65A2C"/>
    <w:rsid w:val="00A70CA2"/>
    <w:rsid w:val="00A75B51"/>
    <w:rsid w:val="00AA48F7"/>
    <w:rsid w:val="00AA79CC"/>
    <w:rsid w:val="00B17E6E"/>
    <w:rsid w:val="00B21441"/>
    <w:rsid w:val="00B25CF4"/>
    <w:rsid w:val="00B3406E"/>
    <w:rsid w:val="00B46C26"/>
    <w:rsid w:val="00B82AA7"/>
    <w:rsid w:val="00BA493F"/>
    <w:rsid w:val="00BA6272"/>
    <w:rsid w:val="00BC0762"/>
    <w:rsid w:val="00BC1BB8"/>
    <w:rsid w:val="00BD2C0E"/>
    <w:rsid w:val="00BF4E87"/>
    <w:rsid w:val="00C02867"/>
    <w:rsid w:val="00C07DC4"/>
    <w:rsid w:val="00C20B1B"/>
    <w:rsid w:val="00C23837"/>
    <w:rsid w:val="00C341B9"/>
    <w:rsid w:val="00C432B0"/>
    <w:rsid w:val="00C43F03"/>
    <w:rsid w:val="00C54620"/>
    <w:rsid w:val="00C61686"/>
    <w:rsid w:val="00C71161"/>
    <w:rsid w:val="00C76B61"/>
    <w:rsid w:val="00C81624"/>
    <w:rsid w:val="00C9595A"/>
    <w:rsid w:val="00CA0285"/>
    <w:rsid w:val="00CA6736"/>
    <w:rsid w:val="00CE463C"/>
    <w:rsid w:val="00D0603D"/>
    <w:rsid w:val="00D357EB"/>
    <w:rsid w:val="00D3666A"/>
    <w:rsid w:val="00D453C4"/>
    <w:rsid w:val="00D517B2"/>
    <w:rsid w:val="00D55D8C"/>
    <w:rsid w:val="00D87712"/>
    <w:rsid w:val="00D9088E"/>
    <w:rsid w:val="00D91054"/>
    <w:rsid w:val="00DA0A09"/>
    <w:rsid w:val="00DA1E1C"/>
    <w:rsid w:val="00DA5B7B"/>
    <w:rsid w:val="00DD3228"/>
    <w:rsid w:val="00DD58A3"/>
    <w:rsid w:val="00DE6DBE"/>
    <w:rsid w:val="00DF73E0"/>
    <w:rsid w:val="00E147FE"/>
    <w:rsid w:val="00E50545"/>
    <w:rsid w:val="00E516D1"/>
    <w:rsid w:val="00E67505"/>
    <w:rsid w:val="00E70323"/>
    <w:rsid w:val="00E9431F"/>
    <w:rsid w:val="00EA104C"/>
    <w:rsid w:val="00EA210A"/>
    <w:rsid w:val="00EA6232"/>
    <w:rsid w:val="00EF3B8C"/>
    <w:rsid w:val="00EF74A1"/>
    <w:rsid w:val="00F00712"/>
    <w:rsid w:val="00F30ED2"/>
    <w:rsid w:val="00F54BDB"/>
    <w:rsid w:val="00F67D8B"/>
    <w:rsid w:val="00F76D04"/>
    <w:rsid w:val="00FA0E00"/>
    <w:rsid w:val="00FA2490"/>
    <w:rsid w:val="00FB0B2B"/>
    <w:rsid w:val="00FC079E"/>
    <w:rsid w:val="00FC3368"/>
    <w:rsid w:val="00FC6FE3"/>
    <w:rsid w:val="00FE138C"/>
    <w:rsid w:val="00FE2B6B"/>
    <w:rsid w:val="00FE6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3712390"/>
  <w15:chartTrackingRefBased/>
  <w15:docId w15:val="{DDFEC281-2A53-4F8F-9B9A-B4B769A1C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C9595A"/>
  </w:style>
  <w:style w:type="paragraph" w:styleId="berschrift1">
    <w:name w:val="heading 1"/>
    <w:basedOn w:val="Standard"/>
    <w:next w:val="Standard"/>
    <w:link w:val="berschrift1Zchn"/>
    <w:uiPriority w:val="9"/>
    <w:qFormat/>
    <w:rsid w:val="007B3A0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7B3A0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7B3A0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7B3A0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7B3A0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7B3A0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7B3A0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7B3A0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7B3A0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B3A0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7B3A0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7B3A0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7B3A05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7B3A05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7B3A05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7B3A05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7B3A05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7B3A05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7B3A0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7B3A0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B3A0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B3A0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7B3A0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7B3A05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7B3A05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7B3A05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7B3A0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7B3A05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7B3A05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7B3A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7B3A05"/>
  </w:style>
  <w:style w:type="paragraph" w:styleId="Fuzeile">
    <w:name w:val="footer"/>
    <w:basedOn w:val="Standard"/>
    <w:link w:val="FuzeileZchn"/>
    <w:uiPriority w:val="99"/>
    <w:unhideWhenUsed/>
    <w:rsid w:val="007B3A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B3A05"/>
  </w:style>
  <w:style w:type="character" w:styleId="Hyperlink">
    <w:name w:val="Hyperlink"/>
    <w:basedOn w:val="Absatz-Standardschriftart"/>
    <w:uiPriority w:val="99"/>
    <w:unhideWhenUsed/>
    <w:rsid w:val="007B3A05"/>
    <w:rPr>
      <w:color w:val="467886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7B3A05"/>
    <w:rPr>
      <w:color w:val="96607D" w:themeColor="followed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324A5B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39"/>
    <w:rsid w:val="00AA48F7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BF4E8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F4E87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F4E87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F4E8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F4E87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F4E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F4E87"/>
    <w:rPr>
      <w:rFonts w:ascii="Segoe UI" w:hAnsi="Segoe UI" w:cs="Segoe UI"/>
      <w:sz w:val="18"/>
      <w:szCs w:val="18"/>
    </w:rPr>
  </w:style>
  <w:style w:type="paragraph" w:styleId="berarbeitung">
    <w:name w:val="Revision"/>
    <w:hidden/>
    <w:uiPriority w:val="99"/>
    <w:semiHidden/>
    <w:rsid w:val="00C9595A"/>
    <w:pPr>
      <w:spacing w:after="0" w:line="240" w:lineRule="auto"/>
    </w:pPr>
  </w:style>
  <w:style w:type="paragraph" w:customStyle="1" w:styleId="HeaderSeite1JMF">
    <w:name w:val="Header Seite 1 JMF"/>
    <w:basedOn w:val="Standard"/>
    <w:link w:val="HeaderSeite1JMFZchn"/>
    <w:qFormat/>
    <w:rsid w:val="00C9595A"/>
    <w:pPr>
      <w:jc w:val="both"/>
    </w:pPr>
    <w:rPr>
      <w:rFonts w:ascii="Aptos Display" w:hAnsi="Aptos Display"/>
      <w:sz w:val="32"/>
      <w:szCs w:val="32"/>
    </w:rPr>
  </w:style>
  <w:style w:type="character" w:customStyle="1" w:styleId="HeaderSeite1JMFZchn">
    <w:name w:val="Header Seite 1 JMF Zchn"/>
    <w:basedOn w:val="Absatz-Standardschriftart"/>
    <w:link w:val="HeaderSeite1JMF"/>
    <w:rsid w:val="00C9595A"/>
    <w:rPr>
      <w:rFonts w:ascii="Aptos Display" w:hAnsi="Aptos Display"/>
      <w:sz w:val="32"/>
      <w:szCs w:val="32"/>
    </w:rPr>
  </w:style>
  <w:style w:type="paragraph" w:customStyle="1" w:styleId="SeitenzahlJMF">
    <w:name w:val="Seitenzahl JMF"/>
    <w:basedOn w:val="Fuzeile"/>
    <w:link w:val="SeitenzahlJMFZchn"/>
    <w:qFormat/>
    <w:rsid w:val="00D0603D"/>
    <w:pPr>
      <w:tabs>
        <w:tab w:val="left" w:pos="7010"/>
      </w:tabs>
    </w:pPr>
  </w:style>
  <w:style w:type="character" w:customStyle="1" w:styleId="SeitenzahlJMFZchn">
    <w:name w:val="Seitenzahl JMF Zchn"/>
    <w:basedOn w:val="FuzeileZchn"/>
    <w:link w:val="SeitenzahlJMF"/>
    <w:rsid w:val="00D0603D"/>
  </w:style>
  <w:style w:type="paragraph" w:customStyle="1" w:styleId="Formatvorlage1">
    <w:name w:val="Formatvorlage1"/>
    <w:basedOn w:val="Fuzeile"/>
    <w:qFormat/>
    <w:rsid w:val="00A65A2C"/>
    <w:pPr>
      <w:tabs>
        <w:tab w:val="left" w:pos="7010"/>
      </w:tabs>
    </w:pPr>
    <w:rPr>
      <w:noProof/>
      <w:lang w:eastAsia="de-DE"/>
    </w:rPr>
  </w:style>
  <w:style w:type="paragraph" w:customStyle="1" w:styleId="FuzeilemitSrechtsJMF">
    <w:name w:val="Fußzeile mit S rechts JMF"/>
    <w:basedOn w:val="Formatvorlage1"/>
    <w:autoRedefine/>
    <w:qFormat/>
    <w:rsid w:val="00E9431F"/>
    <w:pPr>
      <w:ind w:left="1701"/>
    </w:pPr>
  </w:style>
  <w:style w:type="paragraph" w:customStyle="1" w:styleId="VPFlietextJMF">
    <w:name w:val="VP Fließtext JMF"/>
    <w:basedOn w:val="Standard"/>
    <w:qFormat/>
    <w:rsid w:val="00D55D8C"/>
    <w:pPr>
      <w:spacing w:after="120" w:line="240" w:lineRule="auto"/>
      <w:jc w:val="both"/>
    </w:pPr>
    <w:rPr>
      <w:rFonts w:ascii="Libre Baskerville" w:hAnsi="Libre Baskerville"/>
      <w:sz w:val="18"/>
      <w:szCs w:val="22"/>
      <w:lang w:bidi="he-IL"/>
    </w:rPr>
  </w:style>
  <w:style w:type="paragraph" w:customStyle="1" w:styleId="VPKopfzeileJMF">
    <w:name w:val="VP Kopfzeile JMF"/>
    <w:basedOn w:val="VPFlietextJMF"/>
    <w:qFormat/>
    <w:rsid w:val="00B17E6E"/>
    <w:pPr>
      <w:spacing w:after="0"/>
    </w:pPr>
    <w:rPr>
      <w:b/>
      <w:sz w:val="14"/>
    </w:rPr>
  </w:style>
  <w:style w:type="paragraph" w:customStyle="1" w:styleId="VPUeberschrift2JMF">
    <w:name w:val="VP Ueberschrift2 JMF"/>
    <w:basedOn w:val="VPFlietextJMF"/>
    <w:qFormat/>
    <w:rsid w:val="00E67505"/>
    <w:pPr>
      <w:spacing w:before="400" w:after="240"/>
    </w:pPr>
    <w:rPr>
      <w:b/>
    </w:rPr>
  </w:style>
  <w:style w:type="paragraph" w:customStyle="1" w:styleId="VPFusszeileJMF">
    <w:name w:val="VP Fusszeile JMF"/>
    <w:basedOn w:val="VPFlietextJMF"/>
    <w:qFormat/>
    <w:rsid w:val="00012273"/>
    <w:pPr>
      <w:spacing w:after="800"/>
    </w:pPr>
    <w:rPr>
      <w:sz w:val="10"/>
    </w:rPr>
  </w:style>
  <w:style w:type="paragraph" w:customStyle="1" w:styleId="VPUeberschrift1JMF">
    <w:name w:val="VP Ueberschrift1 JMF"/>
    <w:basedOn w:val="VPFlietextJMF"/>
    <w:qFormat/>
    <w:rsid w:val="00780001"/>
    <w:pPr>
      <w:spacing w:after="400"/>
    </w:pPr>
    <w:rPr>
      <w:b/>
      <w:sz w:val="22"/>
    </w:rPr>
  </w:style>
  <w:style w:type="paragraph" w:customStyle="1" w:styleId="VPListeJMF">
    <w:name w:val="VP Liste JMF"/>
    <w:basedOn w:val="VPFlietextJMF"/>
    <w:qFormat/>
    <w:rsid w:val="0087029E"/>
    <w:pPr>
      <w:numPr>
        <w:numId w:val="4"/>
      </w:numPr>
      <w:spacing w:after="0" w:line="276" w:lineRule="auto"/>
      <w:jc w:val="left"/>
    </w:pPr>
    <w:rPr>
      <w:iCs/>
    </w:rPr>
  </w:style>
  <w:style w:type="paragraph" w:customStyle="1" w:styleId="Formatvorlage2">
    <w:name w:val="Formatvorlage2"/>
    <w:basedOn w:val="VPFlietextJMF"/>
    <w:qFormat/>
    <w:rsid w:val="00416C49"/>
    <w:pPr>
      <w:spacing w:after="0"/>
    </w:pPr>
    <w:rPr>
      <w:kern w:val="0"/>
      <w:lang w:val="en-GB"/>
      <w14:ligatures w14:val="none"/>
    </w:rPr>
  </w:style>
  <w:style w:type="paragraph" w:customStyle="1" w:styleId="VPTabelleInhaltJMF">
    <w:name w:val="VP Tabelle Inhalt JMF"/>
    <w:basedOn w:val="VPFlietextJMF"/>
    <w:qFormat/>
    <w:rsid w:val="00C07DC4"/>
    <w:pPr>
      <w:widowControl w:val="0"/>
      <w:spacing w:after="0"/>
      <w:jc w:val="left"/>
    </w:pPr>
    <w:rPr>
      <w:kern w:val="0"/>
      <w14:ligatures w14:val="none"/>
    </w:rPr>
  </w:style>
  <w:style w:type="paragraph" w:customStyle="1" w:styleId="ABFusszeileJMF">
    <w:name w:val="AB Fusszeile JMF"/>
    <w:basedOn w:val="Standard"/>
    <w:qFormat/>
    <w:rsid w:val="009A0724"/>
    <w:pPr>
      <w:spacing w:after="240" w:line="240" w:lineRule="auto"/>
      <w:jc w:val="both"/>
    </w:pPr>
    <w:rPr>
      <w:rFonts w:ascii="Libre Baskerville" w:hAnsi="Libre Baskerville" w:cs="Times New Roman"/>
      <w:noProof/>
      <w:sz w:val="10"/>
      <w:szCs w:val="22"/>
    </w:rPr>
  </w:style>
  <w:style w:type="paragraph" w:customStyle="1" w:styleId="VPAufzaehlungJMF">
    <w:name w:val="VP Aufzaehlung JMF"/>
    <w:basedOn w:val="VPFlietextJMF"/>
    <w:qFormat/>
    <w:rsid w:val="006F18CA"/>
    <w:pPr>
      <w:numPr>
        <w:numId w:val="1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juedischesmuseum.de/" TargetMode="External"/><Relationship Id="rId2" Type="http://schemas.openxmlformats.org/officeDocument/2006/relationships/hyperlink" Target="https://creativecommons.org/licenses/by-sa/4.0/legalcode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emp\QUER_Verlaufsplan%20und%20Erwartungshorizont%20Vorlage_final%20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E41EDD3E864E449D39C78B379F6C87" ma:contentTypeVersion="5" ma:contentTypeDescription="Create a new document." ma:contentTypeScope="" ma:versionID="ea6915769fdcfc5341ea849943bcf64b">
  <xsd:schema xmlns:xsd="http://www.w3.org/2001/XMLSchema" xmlns:xs="http://www.w3.org/2001/XMLSchema" xmlns:p="http://schemas.microsoft.com/office/2006/metadata/properties" xmlns:ns3="28ca407f-0d36-448a-a296-295af1c691d6" targetNamespace="http://schemas.microsoft.com/office/2006/metadata/properties" ma:root="true" ma:fieldsID="9232fc0acc1f461357390583f44af0c7" ns3:_="">
    <xsd:import namespace="28ca407f-0d36-448a-a296-295af1c691d6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SearchProperties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ca407f-0d36-448a-a296-295af1c691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BC1153-18AE-4A96-8BCE-529E0F83FEB8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28ca407f-0d36-448a-a296-295af1c691d6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7770D13E-6E96-4806-8AD4-4B9E7A90871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6D7D934-D334-4C2D-9F46-DF8B7DA9DEF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8ca407f-0d36-448a-a296-295af1c691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7513E99-51DD-45FF-8785-9C7147EC26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QUER_Verlaufsplan und Erwartungshorizont Vorlage_final .dotx</Template>
  <TotalTime>0</TotalTime>
  <Pages>1</Pages>
  <Words>157</Words>
  <Characters>993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Schmidt, Sophie</dc:creator>
  <cp:keywords/>
  <dc:description/>
  <cp:lastModifiedBy>Schmidt, Sophie</cp:lastModifiedBy>
  <cp:revision>5</cp:revision>
  <cp:lastPrinted>2025-03-17T11:29:00Z</cp:lastPrinted>
  <dcterms:created xsi:type="dcterms:W3CDTF">2025-03-14T14:09:00Z</dcterms:created>
  <dcterms:modified xsi:type="dcterms:W3CDTF">2025-03-17T11:58:00Z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0x01010097E41EDD3E864E449D39C78B379F6C87</vt:lpwstr>
  </property>
</Properties>
</file>