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690F" w:rsidRPr="00D87712" w:rsidRDefault="00D87712" w:rsidP="00D55D8C">
      <w:pPr>
        <w:pStyle w:val="VPUeberschrift1JMF"/>
      </w:pPr>
      <w:r w:rsidRPr="00D87712">
        <w:t xml:space="preserve">Verlaufsplan </w:t>
      </w:r>
    </w:p>
    <w:tbl>
      <w:tblPr>
        <w:tblStyle w:val="Tabellenraster"/>
        <w:tblW w:w="14025" w:type="dxa"/>
        <w:tblLook w:val="04A0" w:firstRow="1" w:lastRow="0" w:firstColumn="1" w:lastColumn="0" w:noHBand="0" w:noVBand="1"/>
      </w:tblPr>
      <w:tblGrid>
        <w:gridCol w:w="2038"/>
        <w:gridCol w:w="8310"/>
        <w:gridCol w:w="1728"/>
        <w:gridCol w:w="1949"/>
      </w:tblGrid>
      <w:tr w:rsidR="00CA0285" w:rsidRPr="00416C49" w:rsidTr="00016BAD">
        <w:trPr>
          <w:tblHeader/>
        </w:trPr>
        <w:tc>
          <w:tcPr>
            <w:tcW w:w="2038" w:type="dxa"/>
            <w:tcBorders>
              <w:top w:val="nil"/>
              <w:left w:val="nil"/>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rPr>
                <w:lang w:val="en-GB"/>
              </w:rPr>
            </w:pPr>
            <w:r>
              <w:rPr>
                <w:lang w:val="en-GB"/>
              </w:rPr>
              <w:t>Arbeitsphase</w:t>
            </w:r>
          </w:p>
        </w:tc>
        <w:tc>
          <w:tcPr>
            <w:tcW w:w="8310"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Inhalt</w:t>
            </w:r>
          </w:p>
        </w:tc>
        <w:tc>
          <w:tcPr>
            <w:tcW w:w="1728"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012273">
            <w:pPr>
              <w:pStyle w:val="VPFlietextJMF"/>
              <w:ind w:left="400" w:hanging="400"/>
            </w:pPr>
            <w:r>
              <w:t>Sozialform</w:t>
            </w:r>
          </w:p>
        </w:tc>
        <w:tc>
          <w:tcPr>
            <w:tcW w:w="1949" w:type="dxa"/>
            <w:tcBorders>
              <w:top w:val="nil"/>
              <w:left w:val="single" w:sz="2" w:space="0" w:color="auto"/>
              <w:bottom w:val="single" w:sz="2" w:space="0" w:color="auto"/>
              <w:right w:val="nil"/>
            </w:tcBorders>
            <w:shd w:val="clear" w:color="auto" w:fill="FFFFFF" w:themeFill="background1"/>
            <w:vAlign w:val="center"/>
          </w:tcPr>
          <w:p w:rsidR="00CA0285" w:rsidRPr="00416C49" w:rsidRDefault="00CA0285" w:rsidP="00416C49">
            <w:pPr>
              <w:pStyle w:val="VPFlietextJMF"/>
            </w:pPr>
            <w:r>
              <w:t>Medien/Material</w:t>
            </w:r>
          </w:p>
        </w:tc>
      </w:tr>
      <w:tr w:rsidR="00CA0285" w:rsidRPr="00416C49" w:rsidTr="00016BAD">
        <w:tc>
          <w:tcPr>
            <w:tcW w:w="2038" w:type="dxa"/>
            <w:tcBorders>
              <w:top w:val="single" w:sz="2" w:space="0" w:color="auto"/>
              <w:left w:val="nil"/>
              <w:bottom w:val="single" w:sz="4" w:space="0" w:color="auto"/>
              <w:right w:val="single" w:sz="18" w:space="0" w:color="auto"/>
            </w:tcBorders>
            <w:shd w:val="clear" w:color="auto" w:fill="FFFFFF" w:themeFill="background1"/>
          </w:tcPr>
          <w:p w:rsidR="0097081F" w:rsidRDefault="0097081F" w:rsidP="0097081F">
            <w:pPr>
              <w:pStyle w:val="VPTabelleInhaltJMF"/>
            </w:pPr>
            <w:r>
              <w:t>Mindmap / Entwurfsphase</w:t>
            </w:r>
          </w:p>
          <w:p w:rsidR="00CA0285" w:rsidRPr="00416C49" w:rsidRDefault="0097081F" w:rsidP="0097081F">
            <w:pPr>
              <w:pStyle w:val="VPTabelleInhaltJMF"/>
            </w:pPr>
            <w:r>
              <w:t>(10 Min.)</w:t>
            </w:r>
          </w:p>
        </w:tc>
        <w:tc>
          <w:tcPr>
            <w:tcW w:w="8310" w:type="dxa"/>
            <w:tcBorders>
              <w:top w:val="single" w:sz="2" w:space="0" w:color="auto"/>
              <w:left w:val="single" w:sz="18" w:space="0" w:color="auto"/>
              <w:bottom w:val="single" w:sz="2" w:space="0" w:color="auto"/>
              <w:right w:val="single" w:sz="18" w:space="0" w:color="auto"/>
            </w:tcBorders>
            <w:shd w:val="clear" w:color="auto" w:fill="FFFFFF" w:themeFill="background1"/>
          </w:tcPr>
          <w:p w:rsidR="0097081F" w:rsidRDefault="0097081F" w:rsidP="0097081F">
            <w:pPr>
              <w:pStyle w:val="VPTabelleInhaltJMF"/>
              <w:tabs>
                <w:tab w:val="left" w:pos="1080"/>
              </w:tabs>
            </w:pPr>
            <w:r>
              <w:t>Die S* füllen zuerst die Mindmap (AB1) aus.</w:t>
            </w:r>
          </w:p>
          <w:p w:rsidR="0097081F" w:rsidRDefault="0097081F" w:rsidP="0097081F">
            <w:pPr>
              <w:pStyle w:val="VPTabelleInhaltJMF"/>
              <w:tabs>
                <w:tab w:val="left" w:pos="1080"/>
              </w:tabs>
            </w:pPr>
            <w:r>
              <w:t>Dann entwickeln sie auf Basis ihrer Mindmap ein eigenes Hauszeichen und zeichnen es auf weißes Zeichenpapier.</w:t>
            </w:r>
            <w:r>
              <w:br/>
              <w:t>Arbeitsaufträge:</w:t>
            </w:r>
          </w:p>
          <w:p w:rsidR="0097081F" w:rsidRDefault="0097081F" w:rsidP="0097081F">
            <w:pPr>
              <w:pStyle w:val="VPListeJMF"/>
              <w:numPr>
                <w:ilvl w:val="0"/>
                <w:numId w:val="18"/>
              </w:numPr>
            </w:pPr>
            <w:r>
              <w:t>Entwirf dein eigenes Hauszeichen: Kombiniere dafür deine Aufzeichnungen in der Mindmap (Lieblingstier; -farbe; Hobby; was du kannst; wie du bist).</w:t>
            </w:r>
          </w:p>
          <w:p w:rsidR="0097081F" w:rsidRDefault="0097081F" w:rsidP="0097081F">
            <w:pPr>
              <w:pStyle w:val="VPListeJMF"/>
              <w:numPr>
                <w:ilvl w:val="0"/>
                <w:numId w:val="18"/>
              </w:numPr>
            </w:pPr>
            <w:r>
              <w:t>Zeichne auf ein Blatt Papier dein Lieblingstier oder ein Objekt, mit dem du dich identifizierst, und zwar so, sodass du es gut ausschneiden kannst. Übe ein bisschen, bis es dir richtig gut gefällt.</w:t>
            </w:r>
          </w:p>
          <w:p w:rsidR="00CA0285" w:rsidRPr="00416C49" w:rsidRDefault="0097081F" w:rsidP="0097081F">
            <w:pPr>
              <w:pStyle w:val="VPTabelleInhaltJMF"/>
              <w:tabs>
                <w:tab w:val="left" w:pos="1080"/>
              </w:tabs>
            </w:pPr>
            <w:r>
              <w:t>Die Lehrkraft kann als Hilfestellung ein eigenes erstelltes Hauszeichen präsentieren.</w:t>
            </w:r>
            <w:r w:rsidR="00016BAD">
              <w:br/>
            </w:r>
          </w:p>
        </w:tc>
        <w:tc>
          <w:tcPr>
            <w:tcW w:w="1728" w:type="dxa"/>
            <w:tcBorders>
              <w:top w:val="single" w:sz="2" w:space="0" w:color="auto"/>
              <w:left w:val="single" w:sz="18" w:space="0" w:color="auto"/>
              <w:right w:val="single" w:sz="18" w:space="0" w:color="auto"/>
            </w:tcBorders>
            <w:shd w:val="clear" w:color="auto" w:fill="FFFFFF" w:themeFill="background1"/>
          </w:tcPr>
          <w:p w:rsidR="00FE64C8" w:rsidRDefault="00FE64C8" w:rsidP="00416C49">
            <w:pPr>
              <w:pStyle w:val="VPTabelleInhaltJMF"/>
            </w:pPr>
            <w:r w:rsidRPr="00FE64C8">
              <w:t>Einzelarbeit</w:t>
            </w:r>
          </w:p>
          <w:p w:rsidR="00CA0285" w:rsidRPr="00FE64C8" w:rsidRDefault="00CA0285" w:rsidP="00FE64C8">
            <w:pPr>
              <w:rPr>
                <w:lang w:bidi="he-IL"/>
              </w:rPr>
            </w:pPr>
          </w:p>
        </w:tc>
        <w:tc>
          <w:tcPr>
            <w:tcW w:w="1949" w:type="dxa"/>
            <w:tcBorders>
              <w:top w:val="single" w:sz="2" w:space="0" w:color="auto"/>
              <w:left w:val="single" w:sz="18" w:space="0" w:color="auto"/>
              <w:bottom w:val="single" w:sz="2" w:space="0" w:color="auto"/>
              <w:right w:val="nil"/>
            </w:tcBorders>
            <w:shd w:val="clear" w:color="auto" w:fill="FFFFFF" w:themeFill="background1"/>
          </w:tcPr>
          <w:p w:rsidR="00FE64C8" w:rsidRPr="00FE64C8" w:rsidRDefault="00FE64C8" w:rsidP="00FE64C8">
            <w:pPr>
              <w:pStyle w:val="VPTabelleInhaltJMF"/>
              <w:rPr>
                <w:bCs/>
              </w:rPr>
            </w:pPr>
            <w:r w:rsidRPr="00FE64C8">
              <w:rPr>
                <w:bCs/>
              </w:rPr>
              <w:t>Mindmap (AB1)</w:t>
            </w:r>
          </w:p>
          <w:p w:rsidR="00FE64C8" w:rsidRPr="00FE64C8" w:rsidRDefault="00FE64C8" w:rsidP="00FE64C8">
            <w:pPr>
              <w:pStyle w:val="VPTabelleInhaltJMF"/>
              <w:rPr>
                <w:bCs/>
              </w:rPr>
            </w:pPr>
            <w:r w:rsidRPr="00FE64C8">
              <w:rPr>
                <w:bCs/>
              </w:rPr>
              <w:t>Skizzenpapier, Bleistifte, Bastelvorlage</w:t>
            </w:r>
          </w:p>
          <w:p w:rsidR="00CA0285" w:rsidRPr="00416C49" w:rsidRDefault="00FE64C8" w:rsidP="00FE64C8">
            <w:pPr>
              <w:pStyle w:val="VPTabelleInhaltJMF"/>
              <w:rPr>
                <w:bCs/>
              </w:rPr>
            </w:pPr>
            <w:r w:rsidRPr="00FE64C8">
              <w:rPr>
                <w:bCs/>
              </w:rPr>
              <w:t>PPP-Folien 18-20</w:t>
            </w:r>
          </w:p>
        </w:tc>
      </w:tr>
      <w:tr w:rsidR="00CA0285" w:rsidRPr="00416C49" w:rsidTr="00016BAD">
        <w:tc>
          <w:tcPr>
            <w:tcW w:w="2038" w:type="dxa"/>
            <w:tcBorders>
              <w:top w:val="single" w:sz="4" w:space="0" w:color="auto"/>
              <w:left w:val="nil"/>
              <w:bottom w:val="single" w:sz="2" w:space="0" w:color="auto"/>
              <w:right w:val="single" w:sz="18" w:space="0" w:color="auto"/>
            </w:tcBorders>
            <w:shd w:val="clear" w:color="auto" w:fill="FFFFFF" w:themeFill="background1"/>
          </w:tcPr>
          <w:p w:rsidR="00FE64C8" w:rsidRDefault="00FE64C8" w:rsidP="00FE64C8">
            <w:pPr>
              <w:pStyle w:val="VPTabelleInhaltJMF"/>
            </w:pPr>
            <w:r>
              <w:t>Bastelphase</w:t>
            </w:r>
          </w:p>
          <w:p w:rsidR="00CA0285" w:rsidRPr="00416C49" w:rsidRDefault="00FE64C8" w:rsidP="00FE64C8">
            <w:pPr>
              <w:pStyle w:val="VPTabelleInhaltJMF"/>
            </w:pPr>
            <w:r>
              <w:t>(20 Min.)</w:t>
            </w:r>
          </w:p>
        </w:tc>
        <w:tc>
          <w:tcPr>
            <w:tcW w:w="8310" w:type="dxa"/>
            <w:tcBorders>
              <w:top w:val="single" w:sz="2" w:space="0" w:color="auto"/>
              <w:left w:val="single" w:sz="18" w:space="0" w:color="auto"/>
              <w:right w:val="single" w:sz="18" w:space="0" w:color="auto"/>
            </w:tcBorders>
            <w:shd w:val="clear" w:color="auto" w:fill="FFFFFF" w:themeFill="background1"/>
          </w:tcPr>
          <w:p w:rsidR="00FE64C8" w:rsidRDefault="00FE64C8" w:rsidP="00FE64C8">
            <w:pPr>
              <w:pStyle w:val="VPTabelleInhaltJMF"/>
            </w:pPr>
            <w:r>
              <w:t>Die S* basteln mit besonders starkem Tonpapier und Effektpapier ihre Hauszeichen.</w:t>
            </w:r>
          </w:p>
          <w:p w:rsidR="00FE64C8" w:rsidRDefault="00FE64C8" w:rsidP="00FE64C8">
            <w:pPr>
              <w:pStyle w:val="VPTabelleInhaltJMF"/>
            </w:pPr>
          </w:p>
          <w:p w:rsidR="00FE64C8" w:rsidRDefault="00FE64C8" w:rsidP="00FE64C8">
            <w:pPr>
              <w:pStyle w:val="VPTabelleInhaltJMF"/>
            </w:pPr>
            <w:r>
              <w:t>Arbeitsauftrag:</w:t>
            </w:r>
          </w:p>
          <w:p w:rsidR="00CA0285" w:rsidRPr="00416C49" w:rsidRDefault="00FE64C8" w:rsidP="00FE64C8">
            <w:pPr>
              <w:pStyle w:val="VPTabelleInhaltJMF"/>
            </w:pPr>
            <w:r>
              <w:t>Übertrage dein Lieblingstier oder Objekt auf Tonpapier oder Karton, den du anmalst, und schneide es aus. Lege dann einen kleinen Teller auf einen neuen, andersfarbigen Bogen Tonpapier oder Karton, umrande den Teller und schneide den Kreis aus. Das ist der Hintergrund für dein Hauszeichen. Klebe dein ausgeschnittenes Lieblingstier oder Objekt auf den Hintergrund und fertig ist dein Hauszeichen!</w:t>
            </w:r>
            <w:r w:rsidR="00016BAD">
              <w:br/>
            </w:r>
          </w:p>
        </w:tc>
        <w:tc>
          <w:tcPr>
            <w:tcW w:w="1728" w:type="dxa"/>
            <w:tcBorders>
              <w:left w:val="single" w:sz="18" w:space="0" w:color="auto"/>
              <w:right w:val="single" w:sz="18" w:space="0" w:color="auto"/>
            </w:tcBorders>
            <w:shd w:val="clear" w:color="auto" w:fill="FFFFFF" w:themeFill="background1"/>
          </w:tcPr>
          <w:p w:rsidR="00CA0285" w:rsidRPr="00416C49" w:rsidRDefault="00FE64C8" w:rsidP="00416C49">
            <w:pPr>
              <w:pStyle w:val="VPTabelleInhaltJMF"/>
            </w:pPr>
            <w:r w:rsidRPr="00FE64C8">
              <w:t>Einzelarbeit</w:t>
            </w:r>
          </w:p>
        </w:tc>
        <w:tc>
          <w:tcPr>
            <w:tcW w:w="1949" w:type="dxa"/>
            <w:tcBorders>
              <w:top w:val="single" w:sz="2" w:space="0" w:color="auto"/>
              <w:left w:val="single" w:sz="18" w:space="0" w:color="auto"/>
              <w:bottom w:val="single" w:sz="2" w:space="0" w:color="auto"/>
              <w:right w:val="nil"/>
            </w:tcBorders>
            <w:shd w:val="clear" w:color="auto" w:fill="FFFFFF" w:themeFill="background1"/>
          </w:tcPr>
          <w:p w:rsidR="00FE64C8" w:rsidRDefault="00FE64C8" w:rsidP="00FE64C8">
            <w:pPr>
              <w:pStyle w:val="VPTabelleInhaltJMF"/>
            </w:pPr>
            <w:r>
              <w:t>Tonpapier, Scheren, Kleber, kleiner Teller,</w:t>
            </w:r>
          </w:p>
          <w:p w:rsidR="00CA0285" w:rsidRPr="00416C49" w:rsidRDefault="00FE64C8" w:rsidP="00FE64C8">
            <w:pPr>
              <w:pStyle w:val="VPTabelleInhaltJMF"/>
            </w:pPr>
            <w:r>
              <w:t>PPP-Folie 21</w:t>
            </w:r>
          </w:p>
        </w:tc>
      </w:tr>
      <w:tr w:rsidR="00CA0285" w:rsidRPr="00416C49" w:rsidTr="00016BAD">
        <w:tc>
          <w:tcPr>
            <w:tcW w:w="2038" w:type="dxa"/>
            <w:tcBorders>
              <w:top w:val="single" w:sz="2" w:space="0" w:color="auto"/>
              <w:left w:val="nil"/>
              <w:bottom w:val="single" w:sz="4" w:space="0" w:color="auto"/>
              <w:right w:val="single" w:sz="18" w:space="0" w:color="auto"/>
            </w:tcBorders>
            <w:shd w:val="clear" w:color="auto" w:fill="FFFFFF" w:themeFill="background1"/>
          </w:tcPr>
          <w:p w:rsidR="00FE64C8" w:rsidRDefault="00FE64C8" w:rsidP="00FE64C8">
            <w:pPr>
              <w:pStyle w:val="VPTabelleInhaltJMF"/>
            </w:pPr>
            <w:r>
              <w:t>Vorstellung</w:t>
            </w:r>
          </w:p>
          <w:p w:rsidR="00CA0285" w:rsidRPr="00416C49" w:rsidRDefault="00FE64C8" w:rsidP="00FE64C8">
            <w:pPr>
              <w:pStyle w:val="VPTabelleInhaltJMF"/>
            </w:pPr>
            <w:r>
              <w:t>(15 Mi</w:t>
            </w:r>
            <w:bookmarkStart w:id="0" w:name="_GoBack"/>
            <w:bookmarkEnd w:id="0"/>
            <w:r>
              <w:t>n.)</w:t>
            </w:r>
          </w:p>
        </w:tc>
        <w:tc>
          <w:tcPr>
            <w:tcW w:w="8310" w:type="dxa"/>
            <w:tcBorders>
              <w:left w:val="single" w:sz="18" w:space="0" w:color="auto"/>
              <w:right w:val="single" w:sz="18" w:space="0" w:color="auto"/>
            </w:tcBorders>
            <w:shd w:val="clear" w:color="auto" w:fill="FFFFFF" w:themeFill="background1"/>
          </w:tcPr>
          <w:p w:rsidR="00FE64C8" w:rsidRDefault="00FE64C8" w:rsidP="00FE64C8">
            <w:pPr>
              <w:pStyle w:val="VPTabelleInhaltJMF"/>
            </w:pPr>
            <w:r>
              <w:t>Ergebnispräsentation</w:t>
            </w:r>
          </w:p>
          <w:p w:rsidR="00FE64C8" w:rsidRDefault="00FE64C8" w:rsidP="00FE64C8">
            <w:pPr>
              <w:pStyle w:val="VPTabelleInhaltJMF"/>
            </w:pPr>
          </w:p>
          <w:p w:rsidR="00FE64C8" w:rsidRDefault="00FE64C8" w:rsidP="00FE64C8">
            <w:pPr>
              <w:pStyle w:val="VPTabelleInhaltJMF"/>
            </w:pPr>
            <w:r>
              <w:t>Arbeitsauftrag:</w:t>
            </w:r>
          </w:p>
          <w:p w:rsidR="00CA0285" w:rsidRPr="00416C49" w:rsidRDefault="00FE64C8" w:rsidP="00FE64C8">
            <w:pPr>
              <w:pStyle w:val="VPTabelleInhaltJMF"/>
            </w:pPr>
            <w:r>
              <w:t>Stelle dein Hauszeichen vor und erkläre, warum du dieses Zeichen für dich gewählt hast. Was bedeuten die Farben, Tiere und Objekte?</w:t>
            </w:r>
            <w:r w:rsidR="00016BAD">
              <w:br/>
            </w:r>
          </w:p>
        </w:tc>
        <w:tc>
          <w:tcPr>
            <w:tcW w:w="1728" w:type="dxa"/>
            <w:tcBorders>
              <w:left w:val="single" w:sz="18" w:space="0" w:color="auto"/>
              <w:bottom w:val="single" w:sz="4" w:space="0" w:color="auto"/>
              <w:right w:val="single" w:sz="18" w:space="0" w:color="auto"/>
            </w:tcBorders>
            <w:shd w:val="clear" w:color="auto" w:fill="FFFFFF" w:themeFill="background1"/>
          </w:tcPr>
          <w:p w:rsidR="00CA0285" w:rsidRPr="00416C49" w:rsidRDefault="00FE64C8" w:rsidP="00416C49">
            <w:pPr>
              <w:pStyle w:val="VPTabelleInhaltJMF"/>
              <w:rPr>
                <w:bCs/>
              </w:rPr>
            </w:pPr>
            <w:r w:rsidRPr="00FE64C8">
              <w:rPr>
                <w:bCs/>
              </w:rPr>
              <w:t>Plenum oder rotierendes Partnergespräch</w:t>
            </w:r>
          </w:p>
        </w:tc>
        <w:tc>
          <w:tcPr>
            <w:tcW w:w="1949" w:type="dxa"/>
            <w:tcBorders>
              <w:top w:val="single" w:sz="2" w:space="0" w:color="auto"/>
              <w:left w:val="single" w:sz="18" w:space="0" w:color="auto"/>
              <w:bottom w:val="single" w:sz="4" w:space="0" w:color="auto"/>
              <w:right w:val="nil"/>
            </w:tcBorders>
            <w:shd w:val="clear" w:color="auto" w:fill="FFFFFF" w:themeFill="background1"/>
          </w:tcPr>
          <w:p w:rsidR="00CA0285" w:rsidRPr="00416C49" w:rsidRDefault="00FE64C8" w:rsidP="00416C49">
            <w:pPr>
              <w:pStyle w:val="VPTabelleInhaltJMF"/>
            </w:pPr>
            <w:r w:rsidRPr="00FE64C8">
              <w:t>PPP-Folie 22</w:t>
            </w:r>
          </w:p>
        </w:tc>
      </w:tr>
    </w:tbl>
    <w:p w:rsidR="00227F65" w:rsidRPr="00016BAD" w:rsidRDefault="00227F65" w:rsidP="00016BAD">
      <w:pPr>
        <w:spacing w:line="240" w:lineRule="auto"/>
        <w:jc w:val="both"/>
        <w:rPr>
          <w:rFonts w:ascii="Libre Baskerville" w:hAnsi="Libre Baskerville"/>
          <w:color w:val="000000" w:themeColor="text1"/>
          <w:sz w:val="22"/>
          <w:szCs w:val="22"/>
        </w:rPr>
      </w:pPr>
    </w:p>
    <w:sectPr w:rsidR="00227F65" w:rsidRPr="00016BAD" w:rsidSect="00921309">
      <w:headerReference w:type="even" r:id="rId11"/>
      <w:headerReference w:type="default" r:id="rId12"/>
      <w:footerReference w:type="even" r:id="rId13"/>
      <w:footerReference w:type="default" r:id="rId14"/>
      <w:headerReference w:type="first" r:id="rId15"/>
      <w:footerReference w:type="first" r:id="rId16"/>
      <w:pgSz w:w="16838" w:h="11906" w:orient="landscape"/>
      <w:pgMar w:top="1417" w:right="1417" w:bottom="1417" w:left="1134"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210A" w:rsidRDefault="00EA210A" w:rsidP="007B3A05">
      <w:pPr>
        <w:spacing w:after="0" w:line="240" w:lineRule="auto"/>
      </w:pPr>
      <w:r>
        <w:separator/>
      </w:r>
    </w:p>
  </w:endnote>
  <w:endnote w:type="continuationSeparator" w:id="0">
    <w:p w:rsidR="00EA210A" w:rsidRDefault="00EA210A"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23B2F213-CCD0-4EB2-B609-0CBFA689E2D6}"/>
  </w:font>
  <w:font w:name="Libre Baskerville">
    <w:altName w:val="Times New Roman"/>
    <w:panose1 w:val="02000000000000000000"/>
    <w:charset w:val="00"/>
    <w:family w:val="modern"/>
    <w:notTrueType/>
    <w:pitch w:val="variable"/>
    <w:sig w:usb0="A00000BF" w:usb1="5000005B" w:usb2="00000000" w:usb3="00000000" w:csb0="00000093" w:csb1="00000000"/>
  </w:font>
  <w:font w:name="Baskerville Old Face">
    <w:panose1 w:val="02020602080505020303"/>
    <w:charset w:val="00"/>
    <w:family w:val="roman"/>
    <w:pitch w:val="variable"/>
    <w:sig w:usb0="00000003" w:usb1="00000000" w:usb2="00000000" w:usb3="00000000" w:csb0="00000001" w:csb1="00000000"/>
    <w:embedRegular r:id="rId2" w:fontKey="{62C42DBB-D0EC-4F1B-B939-37C93C571F0D}"/>
  </w:font>
  <w:font w:name="Calibri">
    <w:panose1 w:val="020F0502020204030204"/>
    <w:charset w:val="00"/>
    <w:family w:val="swiss"/>
    <w:pitch w:val="variable"/>
    <w:sig w:usb0="E4002EFF" w:usb1="C000247B" w:usb2="00000009" w:usb3="00000000" w:csb0="000001FF" w:csb1="00000000"/>
    <w:embedRegular r:id="rId3" w:fontKey="{6AF77939-2BF1-4711-B96E-8F3CC7269091}"/>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06E" w:rsidRDefault="00B3406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3A05" w:rsidRPr="00012273" w:rsidRDefault="009116D9" w:rsidP="00012273">
    <w:pPr>
      <w:pStyle w:val="VPFusszeileJMF"/>
    </w:pPr>
    <w:r>
      <w:rPr>
        <w:noProof/>
        <w:lang w:eastAsia="de-DE" w:bidi="ar-SA"/>
      </w:rPr>
      <mc:AlternateContent>
        <mc:Choice Requires="wps">
          <w:drawing>
            <wp:anchor distT="0" distB="0" distL="114300" distR="114300" simplePos="0" relativeHeight="251718656" behindDoc="0" locked="0" layoutInCell="1" allowOverlap="1" wp14:anchorId="6BC6722E" wp14:editId="05D100FB">
              <wp:simplePos x="0" y="0"/>
              <wp:positionH relativeFrom="column">
                <wp:posOffset>8993937</wp:posOffset>
              </wp:positionH>
              <wp:positionV relativeFrom="paragraph">
                <wp:posOffset>63525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016BAD">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708.2pt;margin-top: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016BAD">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r w:rsidRPr="001F28B6">
      <w:rPr>
        <w:noProof/>
        <w:lang w:eastAsia="de-DE" w:bidi="ar-SA"/>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A8E9479"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noProof/>
        <w:lang w:eastAsia="de-DE" w:bidi="ar-SA"/>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t>
    </w:r>
    <w:r w:rsidR="00012273" w:rsidRPr="00012273">
      <w:t xml:space="preserve">wo nicht anders angegeben, unter der </w:t>
    </w:r>
    <w:r w:rsidR="00012273" w:rsidRPr="00B3406E">
      <w:rPr>
        <w:u w:val="single"/>
      </w:rPr>
      <w:t>CC BY-SA 4.0-Lizenz</w:t>
    </w:r>
    <w:r w:rsidR="00012273" w:rsidRPr="00012273">
      <w:t xml:space="preserve">. </w:t>
    </w:r>
    <w:r w:rsidR="00B3406E" w:rsidRPr="00B3406E">
      <w:t xml:space="preserve">Der Name des Urhebers soll bei einer Weiterverwendung wie folgt genannt werden: Alexander Schlepper, </w:t>
    </w:r>
    <w:r w:rsidR="00B3406E" w:rsidRPr="00B3406E">
      <w:rPr>
        <w:u w:val="single"/>
      </w:rPr>
      <w:t>Jüdisches Museum Frankfurt</w:t>
    </w:r>
    <w:r w:rsidR="00B3406E" w:rsidRPr="00B3406E">
      <w:t>.</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D1ABC2"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210A" w:rsidRDefault="00EA210A" w:rsidP="007B3A05">
      <w:pPr>
        <w:spacing w:after="0" w:line="240" w:lineRule="auto"/>
      </w:pPr>
      <w:r>
        <w:separator/>
      </w:r>
    </w:p>
  </w:footnote>
  <w:footnote w:type="continuationSeparator" w:id="0">
    <w:p w:rsidR="00EA210A" w:rsidRDefault="00EA210A"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406E" w:rsidRDefault="00B3406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210A" w:rsidRPr="00EA210A" w:rsidRDefault="00EA210A" w:rsidP="00EA210A">
    <w:pPr>
      <w:pStyle w:val="VPKopfzeileJMF"/>
      <w:rPr>
        <w:sz w:val="22"/>
      </w:rPr>
    </w:pPr>
    <w:r>
      <w:t>Hauszeichen in der Judengasse</w:t>
    </w:r>
    <w:r>
      <w:tab/>
    </w:r>
    <w:r>
      <w:tab/>
    </w:r>
    <w:r>
      <w:tab/>
    </w:r>
    <w:r>
      <w:tab/>
    </w:r>
    <w:r>
      <w:tab/>
    </w:r>
    <w:r>
      <w:tab/>
    </w:r>
    <w:r>
      <w:tab/>
    </w:r>
    <w:r>
      <w:tab/>
    </w:r>
    <w:r>
      <w:tab/>
    </w:r>
    <w:r>
      <w:tab/>
    </w:r>
    <w:r>
      <w:tab/>
    </w:r>
    <w:r>
      <w:tab/>
    </w:r>
    <w:r>
      <w:tab/>
    </w:r>
    <w:r>
      <w:tab/>
    </w:r>
    <w:r>
      <w:tab/>
    </w:r>
    <w:r>
      <w:tab/>
    </w:r>
    <w:r w:rsidRPr="00EA210A">
      <w:rPr>
        <w:sz w:val="22"/>
      </w:rPr>
      <w:t>B 2</w:t>
    </w:r>
  </w:p>
  <w:p w:rsidR="00BC1BB8" w:rsidRPr="009116D9" w:rsidRDefault="00EA210A" w:rsidP="00EA210A">
    <w:pPr>
      <w:pStyle w:val="VPKopfzeileJMF"/>
    </w:pPr>
    <w:r>
      <w:t>Baustein 2 – Welches Hauszeichen passt zu dir?</w:t>
    </w:r>
    <w:r w:rsidR="009116D9" w:rsidRPr="00A75B51">
      <w:rPr>
        <w:noProof/>
        <w:sz w:val="22"/>
        <w:szCs w:val="24"/>
        <w:lang w:eastAsia="de-DE" w:bidi="ar-SA"/>
      </w:rPr>
      <mc:AlternateContent>
        <mc:Choice Requires="wps">
          <w:drawing>
            <wp:anchor distT="0" distB="0" distL="114300" distR="114300" simplePos="0" relativeHeight="251714560" behindDoc="0" locked="0" layoutInCell="1" allowOverlap="1" wp14:anchorId="43F829F1" wp14:editId="226DE861">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783B22E" id="Gerader Verbinder 2" o:spid="_x0000_s1026" style="position:absolute;z-index:251714560;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48F7" w:rsidRPr="00A75B51" w:rsidRDefault="00AA48F7" w:rsidP="00C71161">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rsidR="007E49AC" w:rsidRPr="00D87712" w:rsidRDefault="00547CAA" w:rsidP="00D87712">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677696" behindDoc="0" locked="0" layoutInCell="1" allowOverlap="1" wp14:anchorId="35B915CC" wp14:editId="6020BDAD">
              <wp:simplePos x="0" y="0"/>
              <wp:positionH relativeFrom="margin">
                <wp:posOffset>-432435</wp:posOffset>
              </wp:positionH>
              <wp:positionV relativeFrom="paragraph">
                <wp:posOffset>280598</wp:posOffset>
              </wp:positionV>
              <wp:extent cx="6624955" cy="0"/>
              <wp:effectExtent l="0" t="0" r="0" b="0"/>
              <wp:wrapNone/>
              <wp:docPr id="2111510727"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27A75E0" id="Gerader Verbinder 2" o:spid="_x0000_s1026" style="position:absolute;z-index:251677696;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FdGwb3U&#10;AQAACw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AA48F7" w:rsidRPr="00A75B51">
      <w:rPr>
        <w:rFonts w:ascii="Libre Baskerville" w:hAnsi="Libre Baskerville"/>
        <w:sz w:val="18"/>
        <w:szCs w:val="22"/>
      </w:rPr>
      <w:t>Baustein 1: Deutsche Jüdinnen*Juden und der Erste Weltkrieg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B691C22"/>
    <w:multiLevelType w:val="hybridMultilevel"/>
    <w:tmpl w:val="D40A2A42"/>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1"/>
  </w:num>
  <w:num w:numId="2">
    <w:abstractNumId w:val="14"/>
  </w:num>
  <w:num w:numId="3">
    <w:abstractNumId w:val="5"/>
  </w:num>
  <w:num w:numId="4">
    <w:abstractNumId w:val="10"/>
  </w:num>
  <w:num w:numId="5">
    <w:abstractNumId w:val="6"/>
  </w:num>
  <w:num w:numId="6">
    <w:abstractNumId w:val="3"/>
  </w:num>
  <w:num w:numId="7">
    <w:abstractNumId w:val="1"/>
  </w:num>
  <w:num w:numId="8">
    <w:abstractNumId w:val="0"/>
  </w:num>
  <w:num w:numId="9">
    <w:abstractNumId w:val="17"/>
  </w:num>
  <w:num w:numId="10">
    <w:abstractNumId w:val="7"/>
  </w:num>
  <w:num w:numId="11">
    <w:abstractNumId w:val="4"/>
  </w:num>
  <w:num w:numId="12">
    <w:abstractNumId w:val="8"/>
  </w:num>
  <w:num w:numId="13">
    <w:abstractNumId w:val="9"/>
  </w:num>
  <w:num w:numId="14">
    <w:abstractNumId w:val="2"/>
  </w:num>
  <w:num w:numId="15">
    <w:abstractNumId w:val="12"/>
  </w:num>
  <w:num w:numId="16">
    <w:abstractNumId w:val="16"/>
  </w:num>
  <w:num w:numId="17">
    <w:abstractNumId w:val="13"/>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proofState w:spelling="clean" w:grammar="clean"/>
  <w:attachedTemplate r:id="rId1"/>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210A"/>
    <w:rsid w:val="000007F0"/>
    <w:rsid w:val="000042A6"/>
    <w:rsid w:val="00012273"/>
    <w:rsid w:val="00016BAD"/>
    <w:rsid w:val="00053B57"/>
    <w:rsid w:val="00065B48"/>
    <w:rsid w:val="00092D33"/>
    <w:rsid w:val="000A16E2"/>
    <w:rsid w:val="000F51C1"/>
    <w:rsid w:val="000F5ADE"/>
    <w:rsid w:val="00153E98"/>
    <w:rsid w:val="00177AE3"/>
    <w:rsid w:val="001A21E2"/>
    <w:rsid w:val="001E298C"/>
    <w:rsid w:val="001E44E5"/>
    <w:rsid w:val="001F3FB8"/>
    <w:rsid w:val="001F43D3"/>
    <w:rsid w:val="00227F65"/>
    <w:rsid w:val="002363A2"/>
    <w:rsid w:val="00243BD2"/>
    <w:rsid w:val="00254043"/>
    <w:rsid w:val="00282659"/>
    <w:rsid w:val="00314002"/>
    <w:rsid w:val="00324A5B"/>
    <w:rsid w:val="00335954"/>
    <w:rsid w:val="00345B2C"/>
    <w:rsid w:val="003A2681"/>
    <w:rsid w:val="003C0A3E"/>
    <w:rsid w:val="003D1BB0"/>
    <w:rsid w:val="00416C49"/>
    <w:rsid w:val="00456AC5"/>
    <w:rsid w:val="004A7081"/>
    <w:rsid w:val="004B023F"/>
    <w:rsid w:val="004B5554"/>
    <w:rsid w:val="004C5372"/>
    <w:rsid w:val="004E2DE7"/>
    <w:rsid w:val="004E75A5"/>
    <w:rsid w:val="00510C96"/>
    <w:rsid w:val="005136D6"/>
    <w:rsid w:val="00514421"/>
    <w:rsid w:val="00523766"/>
    <w:rsid w:val="0052497E"/>
    <w:rsid w:val="00545603"/>
    <w:rsid w:val="00547CAA"/>
    <w:rsid w:val="0057114D"/>
    <w:rsid w:val="0057744A"/>
    <w:rsid w:val="005926B5"/>
    <w:rsid w:val="00597981"/>
    <w:rsid w:val="005B17F0"/>
    <w:rsid w:val="005C5587"/>
    <w:rsid w:val="005F03AF"/>
    <w:rsid w:val="005F2667"/>
    <w:rsid w:val="005F6BAE"/>
    <w:rsid w:val="006231C4"/>
    <w:rsid w:val="00625F13"/>
    <w:rsid w:val="00630BD0"/>
    <w:rsid w:val="006628E0"/>
    <w:rsid w:val="00685B4D"/>
    <w:rsid w:val="00695AF8"/>
    <w:rsid w:val="006C4EBA"/>
    <w:rsid w:val="006C5347"/>
    <w:rsid w:val="006F18CA"/>
    <w:rsid w:val="00705ADD"/>
    <w:rsid w:val="00714431"/>
    <w:rsid w:val="00715E04"/>
    <w:rsid w:val="0073211B"/>
    <w:rsid w:val="00780001"/>
    <w:rsid w:val="007B3A05"/>
    <w:rsid w:val="007B5006"/>
    <w:rsid w:val="007E49AC"/>
    <w:rsid w:val="007F125F"/>
    <w:rsid w:val="0083726F"/>
    <w:rsid w:val="008500C5"/>
    <w:rsid w:val="00865E40"/>
    <w:rsid w:val="0087029E"/>
    <w:rsid w:val="00871D94"/>
    <w:rsid w:val="00875208"/>
    <w:rsid w:val="0089208F"/>
    <w:rsid w:val="008A0F7F"/>
    <w:rsid w:val="008A1DA7"/>
    <w:rsid w:val="008A6571"/>
    <w:rsid w:val="008C4C31"/>
    <w:rsid w:val="008D0CAE"/>
    <w:rsid w:val="008E6AF0"/>
    <w:rsid w:val="008F337E"/>
    <w:rsid w:val="009116D9"/>
    <w:rsid w:val="00921309"/>
    <w:rsid w:val="0094690F"/>
    <w:rsid w:val="0097081F"/>
    <w:rsid w:val="00983A7B"/>
    <w:rsid w:val="00987058"/>
    <w:rsid w:val="009A0724"/>
    <w:rsid w:val="009A49BD"/>
    <w:rsid w:val="009A7E82"/>
    <w:rsid w:val="00A02004"/>
    <w:rsid w:val="00A51085"/>
    <w:rsid w:val="00A65A2C"/>
    <w:rsid w:val="00A70CA2"/>
    <w:rsid w:val="00A75B51"/>
    <w:rsid w:val="00AA48F7"/>
    <w:rsid w:val="00AA79CC"/>
    <w:rsid w:val="00B17E6E"/>
    <w:rsid w:val="00B21441"/>
    <w:rsid w:val="00B25CF4"/>
    <w:rsid w:val="00B3406E"/>
    <w:rsid w:val="00B46C26"/>
    <w:rsid w:val="00B82AA7"/>
    <w:rsid w:val="00BA493F"/>
    <w:rsid w:val="00BA6272"/>
    <w:rsid w:val="00BC0762"/>
    <w:rsid w:val="00BC1BB8"/>
    <w:rsid w:val="00BD2C0E"/>
    <w:rsid w:val="00BF4E87"/>
    <w:rsid w:val="00C02867"/>
    <w:rsid w:val="00C07DC4"/>
    <w:rsid w:val="00C20B1B"/>
    <w:rsid w:val="00C23837"/>
    <w:rsid w:val="00C432B0"/>
    <w:rsid w:val="00C43F03"/>
    <w:rsid w:val="00C54620"/>
    <w:rsid w:val="00C61686"/>
    <w:rsid w:val="00C71161"/>
    <w:rsid w:val="00C76B61"/>
    <w:rsid w:val="00C81624"/>
    <w:rsid w:val="00C9595A"/>
    <w:rsid w:val="00CA0285"/>
    <w:rsid w:val="00CA6736"/>
    <w:rsid w:val="00CE463C"/>
    <w:rsid w:val="00D0603D"/>
    <w:rsid w:val="00D357EB"/>
    <w:rsid w:val="00D3666A"/>
    <w:rsid w:val="00D453C4"/>
    <w:rsid w:val="00D517B2"/>
    <w:rsid w:val="00D55D8C"/>
    <w:rsid w:val="00D87712"/>
    <w:rsid w:val="00D9088E"/>
    <w:rsid w:val="00D91054"/>
    <w:rsid w:val="00DA0A09"/>
    <w:rsid w:val="00DA1E1C"/>
    <w:rsid w:val="00DA5B7B"/>
    <w:rsid w:val="00DD3228"/>
    <w:rsid w:val="00DD58A3"/>
    <w:rsid w:val="00DF73E0"/>
    <w:rsid w:val="00E147FE"/>
    <w:rsid w:val="00E50545"/>
    <w:rsid w:val="00E516D1"/>
    <w:rsid w:val="00E67505"/>
    <w:rsid w:val="00E70323"/>
    <w:rsid w:val="00E9431F"/>
    <w:rsid w:val="00EA104C"/>
    <w:rsid w:val="00EA210A"/>
    <w:rsid w:val="00EA6232"/>
    <w:rsid w:val="00EF3B8C"/>
    <w:rsid w:val="00EF74A1"/>
    <w:rsid w:val="00F00712"/>
    <w:rsid w:val="00F30ED2"/>
    <w:rsid w:val="00F54BDB"/>
    <w:rsid w:val="00F67D8B"/>
    <w:rsid w:val="00F76D04"/>
    <w:rsid w:val="00FA0E00"/>
    <w:rsid w:val="00FA2490"/>
    <w:rsid w:val="00FB0B2B"/>
    <w:rsid w:val="00FC079E"/>
    <w:rsid w:val="00FC3368"/>
    <w:rsid w:val="00FC6FE3"/>
    <w:rsid w:val="00FE138C"/>
    <w:rsid w:val="00FE2B6B"/>
    <w:rsid w:val="00FE64C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307CD8F"/>
  <w15:chartTrackingRefBased/>
  <w15:docId w15:val="{DDFEC281-2A53-4F8F-9B9A-B4B769A1C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D55D8C"/>
    <w:pPr>
      <w:spacing w:after="120" w:line="240" w:lineRule="auto"/>
      <w:jc w:val="both"/>
    </w:pPr>
    <w:rPr>
      <w:rFonts w:ascii="Libre Baskerville" w:hAnsi="Libre Baskerville"/>
      <w:sz w:val="18"/>
      <w:szCs w:val="22"/>
      <w:lang w:bidi="he-IL"/>
    </w:rPr>
  </w:style>
  <w:style w:type="paragraph" w:customStyle="1" w:styleId="VPKopfzeileJMF">
    <w:name w:val="VP Kopfzeile JMF"/>
    <w:basedOn w:val="VPFlietextJMF"/>
    <w:qFormat/>
    <w:rsid w:val="00B17E6E"/>
    <w:pPr>
      <w:spacing w:after="0"/>
    </w:pPr>
    <w:rPr>
      <w:b/>
      <w:sz w:val="14"/>
    </w:rPr>
  </w:style>
  <w:style w:type="paragraph" w:customStyle="1" w:styleId="VPUeberschrift2JMF">
    <w:name w:val="VP Ueberschrift2 JMF"/>
    <w:basedOn w:val="VPFlietextJMF"/>
    <w:qFormat/>
    <w:rsid w:val="00E67505"/>
    <w:pPr>
      <w:spacing w:before="400" w:after="240"/>
    </w:pPr>
    <w:rPr>
      <w:b/>
    </w:rPr>
  </w:style>
  <w:style w:type="paragraph" w:customStyle="1" w:styleId="VPFusszeileJMF">
    <w:name w:val="VP Fusszeile JMF"/>
    <w:basedOn w:val="VPFlietextJMF"/>
    <w:qFormat/>
    <w:rsid w:val="00012273"/>
    <w:pPr>
      <w:spacing w:after="800"/>
    </w:pPr>
    <w:rPr>
      <w:sz w:val="10"/>
    </w:rPr>
  </w:style>
  <w:style w:type="paragraph" w:customStyle="1" w:styleId="VPUeberschrift1JMF">
    <w:name w:val="VP Ueberschrift1 JMF"/>
    <w:basedOn w:val="VPFlietextJMF"/>
    <w:qFormat/>
    <w:rsid w:val="00780001"/>
    <w:pPr>
      <w:spacing w:after="400"/>
    </w:pPr>
    <w:rPr>
      <w:b/>
      <w:sz w:val="22"/>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C07DC4"/>
    <w:pPr>
      <w:widowControl w:val="0"/>
      <w:spacing w:after="0"/>
      <w:jc w:val="left"/>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QUER_Verlaufsplan%20und%20Erwartungshorizont%20Vorlage_final%20.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1BC1153-18AE-4A96-8BCE-529E0F83FEB8}">
  <ds:schemaRefs>
    <ds:schemaRef ds:uri="http://schemas.microsoft.com/office/infopath/2007/PartnerControls"/>
    <ds:schemaRef ds:uri="http://purl.org/dc/elements/1.1/"/>
    <ds:schemaRef ds:uri="http://schemas.microsoft.com/office/2006/metadata/properties"/>
    <ds:schemaRef ds:uri="28ca407f-0d36-448a-a296-295af1c691d6"/>
    <ds:schemaRef ds:uri="http://purl.org/dc/terms/"/>
    <ds:schemaRef ds:uri="http://schemas.openxmlformats.org/package/2006/metadata/core-properties"/>
    <ds:schemaRef ds:uri="http://schemas.microsoft.com/office/2006/documentManagement/types"/>
    <ds:schemaRef ds:uri="http://www.w3.org/XML/1998/namespace"/>
    <ds:schemaRef ds:uri="http://purl.org/dc/dcmitype/"/>
  </ds:schemaRefs>
</ds:datastoreItem>
</file>

<file path=customXml/itemProps3.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4.xml><?xml version="1.0" encoding="utf-8"?>
<ds:datastoreItem xmlns:ds="http://schemas.openxmlformats.org/officeDocument/2006/customXml" ds:itemID="{A25F1DF9-2F33-4425-B7A8-327E113B0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QUER_Verlaufsplan und Erwartungshorizont Vorlage_final .dotx</Template>
  <TotalTime>0</TotalTime>
  <Pages>1</Pages>
  <Words>222</Words>
  <Characters>1402</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5</cp:revision>
  <cp:lastPrinted>2025-03-17T11:28:00Z</cp:lastPrinted>
  <dcterms:created xsi:type="dcterms:W3CDTF">2025-03-14T13:53:00Z</dcterms:created>
  <dcterms:modified xsi:type="dcterms:W3CDTF">2025-03-17T11:57:00Z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